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tblInd w:w="113" w:type="dxa"/>
        <w:tblBorders>
          <w:top w:val="single" w:sz="36" w:space="0" w:color="E3E4E5"/>
          <w:bottom w:val="single" w:sz="36" w:space="0" w:color="E3E4E5"/>
          <w:insideH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07"/>
        <w:gridCol w:w="2520"/>
        <w:gridCol w:w="2096"/>
        <w:gridCol w:w="2622"/>
      </w:tblGrid>
      <w:tr w:rsidR="009D2951" w:rsidTr="00926A3E">
        <w:trPr>
          <w:tblHeader/>
        </w:trPr>
        <w:tc>
          <w:tcPr>
            <w:tcW w:w="4282" w:type="dxa"/>
            <w:gridSpan w:val="3"/>
            <w:vMerge w:val="restart"/>
          </w:tcPr>
          <w:bookmarkStart w:id="0" w:name="_Toc153783099"/>
          <w:bookmarkStart w:id="1" w:name="_Toc153783282"/>
          <w:bookmarkStart w:id="2" w:name="_Toc153783677"/>
          <w:bookmarkStart w:id="3" w:name="_Toc152642519"/>
          <w:bookmarkStart w:id="4" w:name="_Toc152648249"/>
          <w:bookmarkStart w:id="5" w:name="_Toc152642518"/>
          <w:bookmarkStart w:id="6" w:name="_Toc152648248"/>
          <w:p w:rsidR="009D2951" w:rsidRPr="00D21FAC" w:rsidRDefault="00E17DAE" w:rsidP="005B1176">
            <w:pPr>
              <w:pStyle w:val="Titulka-normal"/>
            </w:pPr>
            <w:r w:rsidRPr="00D21FAC">
              <w:fldChar w:fldCharType="begin"/>
            </w:r>
            <w:r w:rsidR="009D2951" w:rsidRPr="00D21FAC">
              <w:instrText xml:space="preserve"> DOCPROPERTY  Company  \* MERGEFORMAT </w:instrText>
            </w:r>
            <w:r w:rsidRPr="00D21FAC">
              <w:fldChar w:fldCharType="separate"/>
            </w:r>
            <w:r w:rsidR="009B1C97">
              <w:t>UZIS ČR</w:t>
            </w:r>
            <w:r w:rsidRPr="00D21FAC">
              <w:fldChar w:fldCharType="end"/>
            </w:r>
          </w:p>
          <w:p w:rsidR="009B1C97" w:rsidRDefault="009B1C97" w:rsidP="009B1C97">
            <w:pPr>
              <w:pStyle w:val="Titulka-normal"/>
            </w:pPr>
            <w:r>
              <w:t xml:space="preserve">Palackého nám. 4 </w:t>
            </w:r>
          </w:p>
          <w:p w:rsidR="009D2951" w:rsidRPr="009B1C97" w:rsidRDefault="009B1C97" w:rsidP="009B1C97">
            <w:pPr>
              <w:pStyle w:val="Titulka-normal"/>
            </w:pPr>
            <w:r>
              <w:t>128 01 Praha 2 - Nové Město</w:t>
            </w:r>
          </w:p>
        </w:tc>
        <w:tc>
          <w:tcPr>
            <w:tcW w:w="2096" w:type="dxa"/>
            <w:tcBorders>
              <w:top w:val="single" w:sz="36" w:space="0" w:color="E3E4E5"/>
              <w:bottom w:val="single" w:sz="4" w:space="0" w:color="auto"/>
            </w:tcBorders>
          </w:tcPr>
          <w:p w:rsidR="009D2951" w:rsidRPr="00F220FC" w:rsidRDefault="00F220FC" w:rsidP="005B1176">
            <w:pPr>
              <w:pStyle w:val="Titulka-normaltun"/>
            </w:pPr>
            <w:r w:rsidRPr="00F220FC">
              <w:t>Výtisk č.:</w:t>
            </w:r>
          </w:p>
        </w:tc>
        <w:tc>
          <w:tcPr>
            <w:tcW w:w="2622" w:type="dxa"/>
            <w:tcBorders>
              <w:top w:val="single" w:sz="36" w:space="0" w:color="E3E4E5"/>
              <w:bottom w:val="single" w:sz="4" w:space="0" w:color="auto"/>
            </w:tcBorders>
          </w:tcPr>
          <w:p w:rsidR="009D2951" w:rsidRPr="004F204C" w:rsidRDefault="009D2951" w:rsidP="005B1176">
            <w:pPr>
              <w:pStyle w:val="Titulka-normal"/>
            </w:pPr>
          </w:p>
        </w:tc>
      </w:tr>
      <w:tr w:rsidR="009D2951" w:rsidTr="00926A3E">
        <w:trPr>
          <w:cantSplit/>
        </w:trPr>
        <w:tc>
          <w:tcPr>
            <w:tcW w:w="4282" w:type="dxa"/>
            <w:gridSpan w:val="3"/>
            <w:vMerge/>
          </w:tcPr>
          <w:p w:rsidR="009D2951" w:rsidRDefault="009D2951" w:rsidP="005B1176">
            <w:pPr>
              <w:pStyle w:val="Titulka-normal"/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9D2951" w:rsidRPr="00F220FC" w:rsidRDefault="00F220FC" w:rsidP="00411EE5">
            <w:pPr>
              <w:pStyle w:val="Titulka-normaltun"/>
            </w:pPr>
            <w:r w:rsidRPr="00F220FC">
              <w:t>Počet listů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</w:tcPr>
          <w:p w:rsidR="009D2951" w:rsidRPr="004F204C" w:rsidRDefault="00E17DAE" w:rsidP="005B1176">
            <w:pPr>
              <w:pStyle w:val="Titulka-normal"/>
            </w:pPr>
            <w:r w:rsidRPr="004F204C">
              <w:fldChar w:fldCharType="begin"/>
            </w:r>
            <w:r w:rsidR="00F220FC" w:rsidRPr="004F204C">
              <w:instrText xml:space="preserve"> NUMPAGES  \# "0" \* Arabic  \* MERGEFORMAT </w:instrText>
            </w:r>
            <w:r w:rsidRPr="004F204C">
              <w:fldChar w:fldCharType="separate"/>
            </w:r>
            <w:r w:rsidR="00926A3E">
              <w:rPr>
                <w:noProof/>
              </w:rPr>
              <w:t>9</w:t>
            </w:r>
            <w:r w:rsidRPr="004F204C">
              <w:fldChar w:fldCharType="end"/>
            </w:r>
          </w:p>
        </w:tc>
      </w:tr>
      <w:tr w:rsidR="009D2951" w:rsidTr="00926A3E">
        <w:trPr>
          <w:cantSplit/>
        </w:trPr>
        <w:tc>
          <w:tcPr>
            <w:tcW w:w="4282" w:type="dxa"/>
            <w:gridSpan w:val="3"/>
            <w:vMerge/>
            <w:tcBorders>
              <w:bottom w:val="single" w:sz="4" w:space="0" w:color="auto"/>
            </w:tcBorders>
          </w:tcPr>
          <w:p w:rsidR="009D2951" w:rsidRDefault="009D2951" w:rsidP="005B1176">
            <w:pPr>
              <w:pStyle w:val="Titulka-normal"/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9D2951" w:rsidRPr="00F220FC" w:rsidRDefault="00F220FC" w:rsidP="005B1176">
            <w:pPr>
              <w:pStyle w:val="Titulka-normaltun"/>
            </w:pPr>
            <w:r w:rsidRPr="00F220FC">
              <w:t>Přílohy: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</w:tcPr>
          <w:p w:rsidR="009D2951" w:rsidRPr="004F204C" w:rsidRDefault="00B853A9" w:rsidP="005B1176">
            <w:pPr>
              <w:pStyle w:val="Titulka-normal"/>
            </w:pPr>
            <w:r>
              <w:t>0</w:t>
            </w:r>
          </w:p>
        </w:tc>
      </w:tr>
      <w:tr w:rsidR="009D2951" w:rsidTr="00926A3E">
        <w:trPr>
          <w:cantSplit/>
          <w:trHeight w:val="66"/>
        </w:trPr>
        <w:tc>
          <w:tcPr>
            <w:tcW w:w="1762" w:type="dxa"/>
            <w:gridSpan w:val="2"/>
            <w:tcBorders>
              <w:top w:val="single" w:sz="4" w:space="0" w:color="auto"/>
              <w:bottom w:val="nil"/>
            </w:tcBorders>
          </w:tcPr>
          <w:p w:rsidR="009D2951" w:rsidRPr="0045747B" w:rsidRDefault="009D2951" w:rsidP="005B1176">
            <w:pPr>
              <w:pStyle w:val="Titulka-normal"/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9D2951" w:rsidRDefault="009D2951" w:rsidP="005B1176">
            <w:pPr>
              <w:pStyle w:val="Titulka-normal"/>
            </w:pP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9D2951" w:rsidRPr="0045747B" w:rsidRDefault="009D2951" w:rsidP="005B1176">
            <w:pPr>
              <w:pStyle w:val="Titulka-normal"/>
            </w:pPr>
          </w:p>
        </w:tc>
        <w:tc>
          <w:tcPr>
            <w:tcW w:w="2622" w:type="dxa"/>
            <w:tcBorders>
              <w:top w:val="single" w:sz="4" w:space="0" w:color="auto"/>
              <w:bottom w:val="nil"/>
            </w:tcBorders>
          </w:tcPr>
          <w:p w:rsidR="009D2951" w:rsidRPr="004F204C" w:rsidRDefault="009D2951" w:rsidP="005B1176">
            <w:pPr>
              <w:pStyle w:val="Titulka-normal"/>
            </w:pPr>
          </w:p>
        </w:tc>
      </w:tr>
      <w:tr w:rsidR="009D2951" w:rsidTr="002151DF">
        <w:trPr>
          <w:cantSplit/>
          <w:trHeight w:hRule="exact" w:val="8194"/>
        </w:trPr>
        <w:tc>
          <w:tcPr>
            <w:tcW w:w="9000" w:type="dxa"/>
            <w:gridSpan w:val="5"/>
            <w:tcBorders>
              <w:top w:val="nil"/>
              <w:bottom w:val="single" w:sz="4" w:space="0" w:color="C0C0C0"/>
            </w:tcBorders>
          </w:tcPr>
          <w:p w:rsidR="009D2951" w:rsidRPr="00E57320" w:rsidRDefault="000A4D49" w:rsidP="005B1176">
            <w:pPr>
              <w:pStyle w:val="Titulka-zkaznk"/>
            </w:pPr>
            <w:r>
              <w:fldChar w:fldCharType="begin"/>
            </w:r>
            <w:r>
              <w:instrText xml:space="preserve"> DOCPROPERTY  Zákazník  \* MERGEFORMAT </w:instrText>
            </w:r>
            <w:r>
              <w:fldChar w:fldCharType="separate"/>
            </w:r>
            <w:r w:rsidR="00783AFA">
              <w:t>ÚZIS ČR</w:t>
            </w:r>
            <w:r>
              <w:fldChar w:fldCharType="end"/>
            </w:r>
          </w:p>
          <w:p w:rsidR="009D2951" w:rsidRPr="00E57320" w:rsidRDefault="000A4D49" w:rsidP="005B1176">
            <w:pPr>
              <w:pStyle w:val="Titulka-projekt"/>
            </w:pPr>
            <w:r>
              <w:fldChar w:fldCharType="begin"/>
            </w:r>
            <w:r>
              <w:instrText xml:space="preserve"> SUBJECT   \* MERGEFORMAT </w:instrText>
            </w:r>
            <w:r>
              <w:fldChar w:fldCharType="separate"/>
            </w:r>
            <w:r w:rsidR="004D3156">
              <w:t xml:space="preserve">Postup kroků nutných pro napojení nemocničního informačního systému s prostředím registrů resortu zdravotnictví </w:t>
            </w:r>
            <w:r>
              <w:fldChar w:fldCharType="end"/>
            </w:r>
          </w:p>
          <w:p w:rsidR="0080497D" w:rsidRPr="00E57320" w:rsidRDefault="0080497D" w:rsidP="0080497D">
            <w:pPr>
              <w:pStyle w:val="Titulka-projekt"/>
              <w:spacing w:line="240" w:lineRule="auto"/>
              <w:rPr>
                <w:b w:val="0"/>
                <w:sz w:val="24"/>
                <w:szCs w:val="24"/>
              </w:rPr>
            </w:pPr>
          </w:p>
          <w:p w:rsidR="00A6728B" w:rsidRPr="00150AE6" w:rsidRDefault="00A6728B" w:rsidP="00A6728B">
            <w:pPr>
              <w:pStyle w:val="Titulka-projekt"/>
              <w:spacing w:line="360" w:lineRule="auto"/>
              <w:rPr>
                <w:b w:val="0"/>
                <w:sz w:val="22"/>
                <w:szCs w:val="22"/>
              </w:rPr>
            </w:pPr>
            <w:r w:rsidRPr="005A075B">
              <w:rPr>
                <w:b w:val="0"/>
                <w:sz w:val="22"/>
                <w:szCs w:val="22"/>
              </w:rPr>
              <w:t xml:space="preserve">Projekt - </w:t>
            </w:r>
            <w:r w:rsidRPr="00150AE6">
              <w:rPr>
                <w:b w:val="0"/>
                <w:sz w:val="22"/>
                <w:szCs w:val="22"/>
              </w:rPr>
              <w:fldChar w:fldCharType="begin"/>
            </w:r>
            <w:r w:rsidRPr="00150AE6">
              <w:rPr>
                <w:b w:val="0"/>
                <w:sz w:val="22"/>
                <w:szCs w:val="22"/>
              </w:rPr>
              <w:instrText xml:space="preserve"> DOCPROPERTY  Zkratka  \* MERGEFORMAT </w:instrText>
            </w:r>
            <w:r w:rsidRPr="00150AE6">
              <w:rPr>
                <w:b w:val="0"/>
                <w:sz w:val="22"/>
                <w:szCs w:val="22"/>
              </w:rPr>
              <w:fldChar w:fldCharType="separate"/>
            </w:r>
            <w:r>
              <w:rPr>
                <w:b w:val="0"/>
                <w:sz w:val="22"/>
                <w:szCs w:val="22"/>
              </w:rPr>
              <w:t>eREG</w:t>
            </w:r>
            <w:r w:rsidRPr="00150AE6">
              <w:rPr>
                <w:b w:val="0"/>
                <w:sz w:val="22"/>
                <w:szCs w:val="22"/>
              </w:rPr>
              <w:fldChar w:fldCharType="end"/>
            </w:r>
            <w:r w:rsidRPr="00150AE6">
              <w:rPr>
                <w:b w:val="0"/>
                <w:sz w:val="22"/>
                <w:szCs w:val="22"/>
              </w:rPr>
              <w:t xml:space="preserve"> - </w:t>
            </w:r>
            <w:r w:rsidRPr="00150AE6">
              <w:rPr>
                <w:b w:val="0"/>
                <w:sz w:val="22"/>
                <w:szCs w:val="22"/>
              </w:rPr>
              <w:fldChar w:fldCharType="begin"/>
            </w:r>
            <w:r w:rsidRPr="00150AE6">
              <w:rPr>
                <w:b w:val="0"/>
                <w:sz w:val="22"/>
                <w:szCs w:val="22"/>
              </w:rPr>
              <w:instrText xml:space="preserve"> DOCPROPERTY  Registr  \* MERGEFORMAT </w:instrText>
            </w:r>
            <w:r w:rsidRPr="00150AE6">
              <w:rPr>
                <w:b w:val="0"/>
                <w:sz w:val="22"/>
                <w:szCs w:val="22"/>
              </w:rPr>
              <w:fldChar w:fldCharType="separate"/>
            </w:r>
            <w:r>
              <w:rPr>
                <w:b w:val="0"/>
                <w:sz w:val="22"/>
                <w:szCs w:val="22"/>
              </w:rPr>
              <w:t>Úprava rezortních registrů a konsolidace rezortních dat v návaznosti na základní registry veřejné správy</w:t>
            </w:r>
            <w:r w:rsidRPr="00150AE6">
              <w:rPr>
                <w:b w:val="0"/>
                <w:sz w:val="22"/>
                <w:szCs w:val="22"/>
              </w:rPr>
              <w:fldChar w:fldCharType="end"/>
            </w:r>
          </w:p>
          <w:p w:rsidR="00F31390" w:rsidRPr="00E57320" w:rsidRDefault="00F31390" w:rsidP="001C4740">
            <w:pPr>
              <w:pStyle w:val="Titulka-projekt"/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9D2951" w:rsidTr="00C30D89">
        <w:trPr>
          <w:cantSplit/>
          <w:trHeight w:val="69"/>
        </w:trPr>
        <w:tc>
          <w:tcPr>
            <w:tcW w:w="1555" w:type="dxa"/>
            <w:tcBorders>
              <w:top w:val="single" w:sz="4" w:space="0" w:color="C0C0C0"/>
            </w:tcBorders>
          </w:tcPr>
          <w:p w:rsidR="009D2951" w:rsidRPr="00E57320" w:rsidRDefault="009D2951" w:rsidP="005B1176">
            <w:pPr>
              <w:pStyle w:val="Titulka-normaltun"/>
            </w:pPr>
            <w:r w:rsidRPr="00E57320">
              <w:t>Dokument:</w:t>
            </w:r>
          </w:p>
        </w:tc>
        <w:tc>
          <w:tcPr>
            <w:tcW w:w="7445" w:type="dxa"/>
            <w:gridSpan w:val="4"/>
            <w:tcBorders>
              <w:top w:val="single" w:sz="4" w:space="0" w:color="C0C0C0"/>
            </w:tcBorders>
          </w:tcPr>
          <w:p w:rsidR="009D2951" w:rsidRPr="00E57320" w:rsidRDefault="008220A1" w:rsidP="005B1176">
            <w:pPr>
              <w:pStyle w:val="Titulka-normal"/>
            </w:pPr>
            <w:fldSimple w:instr=" FILENAME   \* MERGEFORMAT ">
              <w:r w:rsidR="002D523F">
                <w:rPr>
                  <w:noProof/>
                </w:rPr>
                <w:t>UP_160803_Postup kroků pro napojení NIS_1v1.docx</w:t>
              </w:r>
            </w:fldSimple>
          </w:p>
        </w:tc>
      </w:tr>
      <w:tr w:rsidR="009D2951" w:rsidTr="00926A3E">
        <w:trPr>
          <w:cantSplit/>
          <w:trHeight w:val="69"/>
        </w:trPr>
        <w:tc>
          <w:tcPr>
            <w:tcW w:w="1555" w:type="dxa"/>
          </w:tcPr>
          <w:p w:rsidR="009D2951" w:rsidRPr="00E57320" w:rsidRDefault="00926A3E" w:rsidP="005B1176">
            <w:pPr>
              <w:pStyle w:val="Titulka-normaltun"/>
            </w:pPr>
            <w:r>
              <w:t>Projekt</w:t>
            </w:r>
            <w:r w:rsidR="009D2951" w:rsidRPr="00E57320">
              <w:t>:</w:t>
            </w:r>
          </w:p>
        </w:tc>
        <w:tc>
          <w:tcPr>
            <w:tcW w:w="2727" w:type="dxa"/>
            <w:gridSpan w:val="2"/>
          </w:tcPr>
          <w:p w:rsidR="00F220FC" w:rsidRPr="00E57320" w:rsidRDefault="008220A1" w:rsidP="00166AFA">
            <w:pPr>
              <w:pStyle w:val="Titulka-normal"/>
            </w:pPr>
            <w:fldSimple w:instr=" DOCPROPERTY  Zakázka  \* MERGEFORMAT ">
              <w:r w:rsidR="001F17B8">
                <w:t>CZ.1.06/1.1.00/07.06382</w:t>
              </w:r>
            </w:fldSimple>
          </w:p>
        </w:tc>
        <w:tc>
          <w:tcPr>
            <w:tcW w:w="2096" w:type="dxa"/>
          </w:tcPr>
          <w:p w:rsidR="009D2951" w:rsidRPr="00E57320" w:rsidRDefault="009D2951" w:rsidP="005B1176">
            <w:pPr>
              <w:pStyle w:val="Titulka-normaltun"/>
            </w:pPr>
            <w:r w:rsidRPr="00E57320">
              <w:t>Verze:</w:t>
            </w:r>
          </w:p>
        </w:tc>
        <w:tc>
          <w:tcPr>
            <w:tcW w:w="2622" w:type="dxa"/>
          </w:tcPr>
          <w:p w:rsidR="009D2951" w:rsidRPr="00E57320" w:rsidRDefault="00D80962" w:rsidP="00C9043E">
            <w:pPr>
              <w:pStyle w:val="Titulka-normal"/>
            </w:pPr>
            <w:r>
              <w:t>1v2</w:t>
            </w:r>
          </w:p>
        </w:tc>
      </w:tr>
      <w:tr w:rsidR="009D2951" w:rsidTr="00926A3E">
        <w:trPr>
          <w:cantSplit/>
          <w:trHeight w:val="69"/>
        </w:trPr>
        <w:tc>
          <w:tcPr>
            <w:tcW w:w="1555" w:type="dxa"/>
          </w:tcPr>
          <w:p w:rsidR="009D2951" w:rsidRPr="00E57320" w:rsidRDefault="009D2951" w:rsidP="005B1176">
            <w:pPr>
              <w:pStyle w:val="Titulka-normaltun"/>
            </w:pPr>
            <w:r w:rsidRPr="00E57320">
              <w:t>Zpracoval:</w:t>
            </w:r>
          </w:p>
        </w:tc>
        <w:tc>
          <w:tcPr>
            <w:tcW w:w="2727" w:type="dxa"/>
            <w:gridSpan w:val="2"/>
          </w:tcPr>
          <w:p w:rsidR="009D2951" w:rsidRPr="00E57320" w:rsidRDefault="008220A1" w:rsidP="002D523F">
            <w:pPr>
              <w:pStyle w:val="Titulka-normal"/>
            </w:pPr>
            <w:fldSimple w:instr=" AUTHOR   \* MERGEFORMAT ">
              <w:r w:rsidR="004D3156">
                <w:rPr>
                  <w:noProof/>
                </w:rPr>
                <w:t>Michal Pravda</w:t>
              </w:r>
            </w:fldSimple>
          </w:p>
        </w:tc>
        <w:tc>
          <w:tcPr>
            <w:tcW w:w="2096" w:type="dxa"/>
          </w:tcPr>
          <w:p w:rsidR="009D2951" w:rsidRPr="00E57320" w:rsidRDefault="009D2951" w:rsidP="005B1176">
            <w:pPr>
              <w:pStyle w:val="Titulka-normaltun"/>
            </w:pPr>
            <w:r w:rsidRPr="00E57320">
              <w:t>Stav:</w:t>
            </w:r>
          </w:p>
        </w:tc>
        <w:tc>
          <w:tcPr>
            <w:tcW w:w="2622" w:type="dxa"/>
          </w:tcPr>
          <w:p w:rsidR="009D2951" w:rsidRPr="00E57320" w:rsidRDefault="001F02EB" w:rsidP="001F02EB">
            <w:pPr>
              <w:pStyle w:val="Titulka-normal"/>
            </w:pPr>
            <w:r>
              <w:t>Finální</w:t>
            </w:r>
            <w:r w:rsidR="00B853A9">
              <w:t xml:space="preserve"> verze</w:t>
            </w:r>
          </w:p>
        </w:tc>
      </w:tr>
      <w:tr w:rsidR="009D2951" w:rsidRPr="002B46B2" w:rsidTr="00926A3E">
        <w:trPr>
          <w:cantSplit/>
          <w:trHeight w:val="69"/>
        </w:trPr>
        <w:tc>
          <w:tcPr>
            <w:tcW w:w="1555" w:type="dxa"/>
          </w:tcPr>
          <w:p w:rsidR="009D2951" w:rsidRPr="0045747B" w:rsidRDefault="009D2951" w:rsidP="002B46B2">
            <w:pPr>
              <w:pStyle w:val="Titulka-normaltun"/>
              <w:keepNext/>
            </w:pPr>
            <w:r>
              <w:t>Datum:</w:t>
            </w:r>
          </w:p>
        </w:tc>
        <w:tc>
          <w:tcPr>
            <w:tcW w:w="2727" w:type="dxa"/>
            <w:gridSpan w:val="2"/>
          </w:tcPr>
          <w:p w:rsidR="009D2951" w:rsidRDefault="00926A3E" w:rsidP="00C9043E">
            <w:pPr>
              <w:pStyle w:val="Titulka-normal"/>
              <w:keepNext/>
            </w:pPr>
            <w:r>
              <w:t>6. 5. 2015</w:t>
            </w:r>
          </w:p>
        </w:tc>
        <w:tc>
          <w:tcPr>
            <w:tcW w:w="2096" w:type="dxa"/>
          </w:tcPr>
          <w:p w:rsidR="009D2951" w:rsidRPr="0045747B" w:rsidRDefault="009D2951" w:rsidP="002B46B2">
            <w:pPr>
              <w:pStyle w:val="Titulka-normaltun"/>
              <w:keepNext/>
            </w:pPr>
            <w:r>
              <w:t>Počet stran:</w:t>
            </w:r>
          </w:p>
        </w:tc>
        <w:tc>
          <w:tcPr>
            <w:tcW w:w="2622" w:type="dxa"/>
          </w:tcPr>
          <w:p w:rsidR="009D2951" w:rsidRPr="002B46B2" w:rsidRDefault="00E17DAE" w:rsidP="002B46B2">
            <w:pPr>
              <w:pStyle w:val="Titulka-normal"/>
              <w:keepNext/>
              <w:rPr>
                <w:highlight w:val="yellow"/>
              </w:rPr>
            </w:pPr>
            <w:r w:rsidRPr="00E57320">
              <w:fldChar w:fldCharType="begin"/>
            </w:r>
            <w:r w:rsidR="009D2951" w:rsidRPr="00E57320">
              <w:instrText xml:space="preserve"> NUMPAGES  \# "0" \* Arabic  \* MERGEFORMAT </w:instrText>
            </w:r>
            <w:r w:rsidRPr="00E57320">
              <w:fldChar w:fldCharType="separate"/>
            </w:r>
            <w:r w:rsidR="00926A3E">
              <w:rPr>
                <w:noProof/>
              </w:rPr>
              <w:t>9</w:t>
            </w:r>
            <w:r w:rsidRPr="00E57320">
              <w:fldChar w:fldCharType="end"/>
            </w:r>
          </w:p>
        </w:tc>
      </w:tr>
    </w:tbl>
    <w:p w:rsidR="00F77589" w:rsidRPr="00F77589" w:rsidRDefault="00BF4D07" w:rsidP="00F77589">
      <w:r>
        <w:t xml:space="preserve"> </w:t>
      </w:r>
      <w:bookmarkEnd w:id="0"/>
      <w:bookmarkEnd w:id="1"/>
      <w:bookmarkEnd w:id="2"/>
    </w:p>
    <w:p w:rsidR="00BF4670" w:rsidRPr="00CC4963" w:rsidRDefault="00F00267" w:rsidP="00544D4E">
      <w:pPr>
        <w:pStyle w:val="Nadpis1"/>
        <w:tabs>
          <w:tab w:val="num" w:pos="1080"/>
        </w:tabs>
      </w:pPr>
      <w:bookmarkStart w:id="7" w:name="_Toc245187698"/>
      <w:bookmarkStart w:id="8" w:name="_Toc489816222"/>
      <w:r w:rsidRPr="00CC4963">
        <w:lastRenderedPageBreak/>
        <w:t>Preambule</w:t>
      </w:r>
      <w:bookmarkEnd w:id="7"/>
      <w:bookmarkEnd w:id="8"/>
    </w:p>
    <w:p w:rsidR="00DD1002" w:rsidRDefault="00D419E4" w:rsidP="00DD1002">
      <w:pPr>
        <w:rPr>
          <w:highlight w:val="yellow"/>
        </w:rPr>
      </w:pPr>
      <w:r w:rsidRPr="00D419E4">
        <w:t>Dokument je výstupem projektu a jeho účelem je podat informace potřebné pro napojení nemocničního informačního systému.</w:t>
      </w:r>
    </w:p>
    <w:p w:rsidR="006C11E0" w:rsidRPr="00BE7E80" w:rsidRDefault="00F00267" w:rsidP="009D2951">
      <w:pPr>
        <w:pStyle w:val="Nadpis2"/>
      </w:pPr>
      <w:bookmarkStart w:id="9" w:name="_Toc245187699"/>
      <w:bookmarkStart w:id="10" w:name="_Toc489816223"/>
      <w:r w:rsidRPr="00BE7E80">
        <w:t>Rozsah dokumentu</w:t>
      </w:r>
      <w:bookmarkEnd w:id="9"/>
      <w:bookmarkEnd w:id="10"/>
    </w:p>
    <w:p w:rsidR="006C11E0" w:rsidRDefault="00D419E4" w:rsidP="00C30D89">
      <w:pPr>
        <w:rPr>
          <w:highlight w:val="yellow"/>
        </w:rPr>
      </w:pPr>
      <w:r w:rsidRPr="00D419E4">
        <w:t>Dokument je zpracován na základě požadavků projektu. Dokument obsahuje základní informace nutné pro vytvoření žádosti a následné vygenerování certifikátu pro potřeby integrac</w:t>
      </w:r>
      <w:r>
        <w:t>í dvou systémů</w:t>
      </w:r>
      <w:r w:rsidR="003D5D31">
        <w:t>.</w:t>
      </w:r>
    </w:p>
    <w:p w:rsidR="006610B3" w:rsidRPr="00CC4963" w:rsidRDefault="00F00267" w:rsidP="009D2951">
      <w:pPr>
        <w:pStyle w:val="Nadpis2"/>
      </w:pPr>
      <w:bookmarkStart w:id="11" w:name="_Toc245187700"/>
      <w:bookmarkStart w:id="12" w:name="_Toc489816224"/>
      <w:r w:rsidRPr="00CC4963">
        <w:t>Identifikace dokumentu</w:t>
      </w:r>
      <w:bookmarkEnd w:id="11"/>
      <w:bookmarkEnd w:id="12"/>
    </w:p>
    <w:p w:rsidR="00A0316D" w:rsidRDefault="00D419E4" w:rsidP="00A0316D">
      <w:r w:rsidRPr="00D419E4">
        <w:t>Tento dokument odpovídá standardu Ministerstva informatiky „Standard ISVS 005/02.01 pro náležitosti životního cyklu informačního systému“, a rovněž mezinárodní normě ČSN ISO/IEC 12207 pro řízení primárních procesů v životním cyklu softwaru.</w:t>
      </w:r>
    </w:p>
    <w:p w:rsidR="006C11E0" w:rsidRPr="00CC4963" w:rsidRDefault="00F00267" w:rsidP="009D2951">
      <w:pPr>
        <w:pStyle w:val="Nadpis2"/>
      </w:pPr>
      <w:bookmarkStart w:id="13" w:name="_Toc245187701"/>
      <w:bookmarkStart w:id="14" w:name="_Toc489816225"/>
      <w:r w:rsidRPr="00CC4963">
        <w:t>Klasifikace dokumentu</w:t>
      </w:r>
      <w:bookmarkEnd w:id="13"/>
      <w:bookmarkEnd w:id="14"/>
    </w:p>
    <w:p w:rsidR="00D419E4" w:rsidRDefault="00D419E4" w:rsidP="00D419E4">
      <w:r>
        <w:t>Dokument je klasifikován jako „veřejný“.</w:t>
      </w:r>
    </w:p>
    <w:p w:rsidR="004F5514" w:rsidRDefault="00D419E4" w:rsidP="00D419E4">
      <w:r>
        <w:t>Některé názvy produktů a společností citované v tomto díle mohou být ochranné známky příslušných vlastníků</w:t>
      </w:r>
      <w:r w:rsidR="004F5514" w:rsidRPr="00CC4963">
        <w:t>.</w:t>
      </w:r>
    </w:p>
    <w:p w:rsidR="006C11E0" w:rsidRPr="008A00DF" w:rsidRDefault="00F00267" w:rsidP="009D2951">
      <w:pPr>
        <w:pStyle w:val="Nadpis2"/>
      </w:pPr>
      <w:bookmarkStart w:id="15" w:name="_Toc245187702"/>
      <w:bookmarkStart w:id="16" w:name="_Toc489816226"/>
      <w:r w:rsidRPr="008A00DF">
        <w:t>Uživatelé dokumentu</w:t>
      </w:r>
      <w:bookmarkEnd w:id="15"/>
      <w:bookmarkEnd w:id="16"/>
    </w:p>
    <w:p w:rsidR="004F5514" w:rsidRPr="008A00DF" w:rsidRDefault="00D419E4" w:rsidP="00D419E4">
      <w:pPr>
        <w:pStyle w:val="Seznamsodrkami"/>
        <w:numPr>
          <w:ilvl w:val="0"/>
          <w:numId w:val="0"/>
        </w:numPr>
      </w:pPr>
      <w:r w:rsidRPr="00D419E4">
        <w:t>Dokument je určen k výhradnímu užití správců nemocničních informačních systémů</w:t>
      </w:r>
      <w:r w:rsidR="00711000">
        <w:t>.</w:t>
      </w:r>
    </w:p>
    <w:p w:rsidR="00C95858" w:rsidRPr="008A00DF" w:rsidRDefault="00F00267" w:rsidP="00D419E4">
      <w:pPr>
        <w:pStyle w:val="Nadpis2"/>
      </w:pPr>
      <w:bookmarkStart w:id="17" w:name="_Toc245187703"/>
      <w:bookmarkStart w:id="18" w:name="_Toc489816227"/>
      <w:r w:rsidRPr="008A00DF">
        <w:t>Historie dokumentu</w:t>
      </w:r>
      <w:bookmarkEnd w:id="17"/>
      <w:bookmarkEnd w:id="18"/>
    </w:p>
    <w:p w:rsidR="00F00267" w:rsidRPr="008A00DF" w:rsidRDefault="00F00267" w:rsidP="00D419E4">
      <w:pPr>
        <w:pStyle w:val="Popisek-tabulka"/>
        <w:ind w:left="0"/>
      </w:pPr>
      <w:bookmarkStart w:id="19" w:name="_Toc489520533"/>
      <w:r w:rsidRPr="008A00DF">
        <w:t>Historie dokumentu</w:t>
      </w:r>
      <w:bookmarkEnd w:id="19"/>
    </w:p>
    <w:tbl>
      <w:tblPr>
        <w:tblW w:w="0" w:type="auto"/>
        <w:tblInd w:w="113" w:type="dxa"/>
        <w:tblBorders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1686"/>
        <w:gridCol w:w="1688"/>
        <w:gridCol w:w="1543"/>
        <w:gridCol w:w="3927"/>
      </w:tblGrid>
      <w:tr w:rsidR="00F00267" w:rsidRPr="00F220FC" w:rsidTr="00D419E4">
        <w:trPr>
          <w:cantSplit/>
        </w:trPr>
        <w:tc>
          <w:tcPr>
            <w:tcW w:w="1686" w:type="dxa"/>
            <w:tcBorders>
              <w:bottom w:val="single" w:sz="36" w:space="0" w:color="auto"/>
            </w:tcBorders>
            <w:shd w:val="clear" w:color="auto" w:fill="E3E4E5"/>
          </w:tcPr>
          <w:p w:rsidR="00F00267" w:rsidRPr="00E57320" w:rsidRDefault="00F00267" w:rsidP="00D419E4">
            <w:pPr>
              <w:keepNext/>
              <w:keepLines/>
              <w:spacing w:after="60"/>
              <w:rPr>
                <w:b/>
                <w:sz w:val="18"/>
              </w:rPr>
            </w:pPr>
            <w:r w:rsidRPr="00E57320">
              <w:rPr>
                <w:b/>
                <w:sz w:val="18"/>
              </w:rPr>
              <w:t>Verze</w:t>
            </w:r>
          </w:p>
        </w:tc>
        <w:tc>
          <w:tcPr>
            <w:tcW w:w="1688" w:type="dxa"/>
            <w:tcBorders>
              <w:bottom w:val="single" w:sz="36" w:space="0" w:color="auto"/>
            </w:tcBorders>
            <w:shd w:val="clear" w:color="auto" w:fill="E3E4E5"/>
          </w:tcPr>
          <w:p w:rsidR="00F00267" w:rsidRPr="00E57320" w:rsidRDefault="00F00267" w:rsidP="00D419E4">
            <w:pPr>
              <w:keepNext/>
              <w:keepLines/>
              <w:spacing w:after="60"/>
              <w:rPr>
                <w:b/>
                <w:sz w:val="18"/>
              </w:rPr>
            </w:pPr>
            <w:r w:rsidRPr="00E57320">
              <w:rPr>
                <w:b/>
                <w:sz w:val="18"/>
              </w:rPr>
              <w:t>Datum</w:t>
            </w:r>
          </w:p>
        </w:tc>
        <w:tc>
          <w:tcPr>
            <w:tcW w:w="1543" w:type="dxa"/>
            <w:tcBorders>
              <w:bottom w:val="single" w:sz="36" w:space="0" w:color="auto"/>
            </w:tcBorders>
            <w:shd w:val="clear" w:color="auto" w:fill="E3E4E5"/>
          </w:tcPr>
          <w:p w:rsidR="00F00267" w:rsidRPr="00E57320" w:rsidRDefault="00F00267" w:rsidP="00D419E4">
            <w:pPr>
              <w:keepNext/>
              <w:keepLines/>
              <w:spacing w:after="60"/>
              <w:rPr>
                <w:b/>
                <w:sz w:val="18"/>
              </w:rPr>
            </w:pPr>
            <w:r w:rsidRPr="00E57320">
              <w:rPr>
                <w:b/>
                <w:sz w:val="18"/>
              </w:rPr>
              <w:t>Autor</w:t>
            </w:r>
          </w:p>
        </w:tc>
        <w:tc>
          <w:tcPr>
            <w:tcW w:w="3927" w:type="dxa"/>
            <w:tcBorders>
              <w:bottom w:val="single" w:sz="36" w:space="0" w:color="auto"/>
            </w:tcBorders>
            <w:shd w:val="clear" w:color="auto" w:fill="E3E4E5"/>
          </w:tcPr>
          <w:p w:rsidR="00F00267" w:rsidRPr="00E57320" w:rsidRDefault="00F00267" w:rsidP="00D419E4">
            <w:pPr>
              <w:keepNext/>
              <w:keepLines/>
              <w:spacing w:after="60"/>
              <w:ind w:left="-1208" w:firstLine="1208"/>
              <w:rPr>
                <w:b/>
                <w:sz w:val="18"/>
              </w:rPr>
            </w:pPr>
            <w:r w:rsidRPr="00E57320">
              <w:rPr>
                <w:b/>
                <w:sz w:val="18"/>
              </w:rPr>
              <w:t>Poznámka</w:t>
            </w:r>
          </w:p>
        </w:tc>
      </w:tr>
      <w:tr w:rsidR="00D419E4" w:rsidRPr="00F220FC" w:rsidTr="00D419E4">
        <w:tc>
          <w:tcPr>
            <w:tcW w:w="168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343841" w:rsidRDefault="00D419E4" w:rsidP="00D419E4">
            <w:pPr>
              <w:keepNext/>
              <w:keepLines/>
            </w:pPr>
            <w:r w:rsidRPr="00343841">
              <w:t>0v1</w:t>
            </w:r>
          </w:p>
        </w:tc>
        <w:tc>
          <w:tcPr>
            <w:tcW w:w="168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343841" w:rsidRDefault="00D419E4" w:rsidP="00D419E4">
            <w:pPr>
              <w:keepNext/>
              <w:keepLines/>
            </w:pPr>
            <w:r w:rsidRPr="00343841">
              <w:t>23. 2. 2015</w:t>
            </w:r>
          </w:p>
        </w:tc>
        <w:tc>
          <w:tcPr>
            <w:tcW w:w="1543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343841" w:rsidRDefault="00D419E4" w:rsidP="00D419E4">
            <w:pPr>
              <w:keepNext/>
              <w:keepLines/>
            </w:pPr>
            <w:r w:rsidRPr="00343841">
              <w:t>Michal Pravda</w:t>
            </w:r>
          </w:p>
        </w:tc>
        <w:tc>
          <w:tcPr>
            <w:tcW w:w="3927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343841" w:rsidRDefault="00D419E4" w:rsidP="00D419E4">
            <w:pPr>
              <w:keepNext/>
              <w:keepLines/>
            </w:pPr>
            <w:r w:rsidRPr="00343841">
              <w:t>První verze.</w:t>
            </w:r>
          </w:p>
        </w:tc>
      </w:tr>
      <w:tr w:rsidR="00D419E4" w:rsidTr="00D419E4">
        <w:tc>
          <w:tcPr>
            <w:tcW w:w="168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9A595B" w:rsidRDefault="00D419E4" w:rsidP="00D419E4">
            <w:pPr>
              <w:keepNext/>
              <w:spacing w:after="60"/>
            </w:pPr>
            <w:r>
              <w:t>1v0</w:t>
            </w:r>
          </w:p>
        </w:tc>
        <w:tc>
          <w:tcPr>
            <w:tcW w:w="168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9A595B" w:rsidRDefault="00D419E4" w:rsidP="00D419E4">
            <w:pPr>
              <w:keepNext/>
              <w:spacing w:after="60"/>
            </w:pPr>
            <w:r>
              <w:t>2. 4. 2015</w:t>
            </w:r>
          </w:p>
        </w:tc>
        <w:tc>
          <w:tcPr>
            <w:tcW w:w="1543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9A595B" w:rsidRDefault="00D419E4" w:rsidP="00D419E4">
            <w:pPr>
              <w:keepNext/>
              <w:spacing w:after="60"/>
            </w:pPr>
            <w:r>
              <w:t>Michal Pravda</w:t>
            </w:r>
          </w:p>
        </w:tc>
        <w:tc>
          <w:tcPr>
            <w:tcW w:w="3927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Pr="009A595B" w:rsidRDefault="00D419E4" w:rsidP="00D419E4">
            <w:pPr>
              <w:keepNext/>
              <w:spacing w:after="60"/>
            </w:pPr>
            <w:r>
              <w:t>Finální verze. Došlo k přepracování postupu žádosti o přístup.</w:t>
            </w:r>
          </w:p>
        </w:tc>
      </w:tr>
      <w:tr w:rsidR="00D419E4" w:rsidTr="00D419E4">
        <w:tc>
          <w:tcPr>
            <w:tcW w:w="168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D419E4" w:rsidP="00D419E4">
            <w:pPr>
              <w:keepNext/>
              <w:spacing w:after="60"/>
            </w:pPr>
            <w:r>
              <w:t>1v1</w:t>
            </w:r>
          </w:p>
        </w:tc>
        <w:tc>
          <w:tcPr>
            <w:tcW w:w="168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D419E4" w:rsidP="00D419E4">
            <w:pPr>
              <w:keepNext/>
              <w:spacing w:after="60"/>
            </w:pPr>
            <w:r>
              <w:t>29. 4. 2015</w:t>
            </w:r>
          </w:p>
        </w:tc>
        <w:tc>
          <w:tcPr>
            <w:tcW w:w="1543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D419E4" w:rsidP="00D419E4">
            <w:pPr>
              <w:keepNext/>
              <w:spacing w:after="60"/>
            </w:pPr>
            <w:r>
              <w:t>Michal Pravda</w:t>
            </w:r>
          </w:p>
        </w:tc>
        <w:tc>
          <w:tcPr>
            <w:tcW w:w="3927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D419E4" w:rsidP="00D419E4">
            <w:pPr>
              <w:keepNext/>
              <w:spacing w:after="60"/>
            </w:pPr>
            <w:r>
              <w:t>Došlo k bližší specifikaci jednotlivých polí žádosti.</w:t>
            </w:r>
          </w:p>
        </w:tc>
      </w:tr>
      <w:tr w:rsidR="00D419E4" w:rsidTr="00D419E4">
        <w:tc>
          <w:tcPr>
            <w:tcW w:w="168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D419E4" w:rsidP="00D419E4">
            <w:pPr>
              <w:keepNext/>
              <w:keepLines/>
              <w:spacing w:after="60"/>
            </w:pPr>
            <w:r>
              <w:t>1v2</w:t>
            </w:r>
          </w:p>
        </w:tc>
        <w:tc>
          <w:tcPr>
            <w:tcW w:w="168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D419E4" w:rsidP="00D419E4">
            <w:pPr>
              <w:keepNext/>
              <w:keepLines/>
              <w:spacing w:after="60"/>
            </w:pPr>
            <w:r>
              <w:t>3. 8. 2017</w:t>
            </w:r>
          </w:p>
        </w:tc>
        <w:tc>
          <w:tcPr>
            <w:tcW w:w="1543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213FA3" w:rsidP="00D419E4">
            <w:pPr>
              <w:keepNext/>
              <w:keepLines/>
              <w:spacing w:after="60"/>
            </w:pPr>
            <w:r>
              <w:t>Svetlana Drábková</w:t>
            </w:r>
          </w:p>
        </w:tc>
        <w:tc>
          <w:tcPr>
            <w:tcW w:w="3927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D419E4" w:rsidRDefault="00213FA3" w:rsidP="00926A3E">
            <w:pPr>
              <w:keepNext/>
              <w:keepLines/>
              <w:spacing w:after="60"/>
            </w:pPr>
            <w:r>
              <w:t xml:space="preserve">Provedena změna </w:t>
            </w:r>
            <w:r w:rsidR="00926A3E">
              <w:t>vlastníka dokumentu, upraven vzhled</w:t>
            </w:r>
            <w:r>
              <w:t xml:space="preserve"> dokumentu</w:t>
            </w:r>
            <w:r w:rsidR="00926A3E">
              <w:t>.</w:t>
            </w:r>
          </w:p>
        </w:tc>
      </w:tr>
      <w:tr w:rsidR="00D419E4" w:rsidTr="00D419E4">
        <w:tc>
          <w:tcPr>
            <w:tcW w:w="1686" w:type="dxa"/>
            <w:tcBorders>
              <w:top w:val="nil"/>
              <w:left w:val="nil"/>
              <w:bottom w:val="single" w:sz="36" w:space="0" w:color="auto"/>
              <w:right w:val="nil"/>
              <w:tl2br w:val="nil"/>
              <w:tr2bl w:val="nil"/>
            </w:tcBorders>
          </w:tcPr>
          <w:p w:rsidR="00D419E4" w:rsidRPr="008A00DF" w:rsidRDefault="00D419E4" w:rsidP="00D419E4">
            <w:pPr>
              <w:keepNext/>
              <w:keepLines/>
              <w:spacing w:after="60"/>
            </w:pPr>
          </w:p>
        </w:tc>
        <w:tc>
          <w:tcPr>
            <w:tcW w:w="1688" w:type="dxa"/>
            <w:tcBorders>
              <w:top w:val="nil"/>
              <w:left w:val="nil"/>
              <w:bottom w:val="single" w:sz="36" w:space="0" w:color="auto"/>
              <w:right w:val="nil"/>
              <w:tl2br w:val="nil"/>
              <w:tr2bl w:val="nil"/>
            </w:tcBorders>
          </w:tcPr>
          <w:p w:rsidR="00D419E4" w:rsidRPr="008A00DF" w:rsidRDefault="00D419E4" w:rsidP="00D419E4">
            <w:pPr>
              <w:keepNext/>
              <w:keepLines/>
              <w:spacing w:after="60"/>
            </w:pPr>
          </w:p>
        </w:tc>
        <w:tc>
          <w:tcPr>
            <w:tcW w:w="1543" w:type="dxa"/>
            <w:tcBorders>
              <w:top w:val="nil"/>
              <w:left w:val="nil"/>
              <w:bottom w:val="single" w:sz="36" w:space="0" w:color="auto"/>
              <w:right w:val="nil"/>
              <w:tl2br w:val="nil"/>
              <w:tr2bl w:val="nil"/>
            </w:tcBorders>
          </w:tcPr>
          <w:p w:rsidR="00D419E4" w:rsidRPr="008A00DF" w:rsidRDefault="00D419E4" w:rsidP="00D419E4">
            <w:pPr>
              <w:keepNext/>
              <w:keepLines/>
              <w:spacing w:after="60"/>
            </w:pPr>
          </w:p>
        </w:tc>
        <w:tc>
          <w:tcPr>
            <w:tcW w:w="3927" w:type="dxa"/>
            <w:tcBorders>
              <w:top w:val="nil"/>
              <w:left w:val="nil"/>
              <w:bottom w:val="single" w:sz="36" w:space="0" w:color="auto"/>
              <w:right w:val="nil"/>
              <w:tl2br w:val="nil"/>
              <w:tr2bl w:val="nil"/>
            </w:tcBorders>
          </w:tcPr>
          <w:p w:rsidR="00D419E4" w:rsidRPr="00F00267" w:rsidRDefault="00D419E4" w:rsidP="00D419E4">
            <w:pPr>
              <w:keepNext/>
              <w:keepLines/>
              <w:spacing w:after="60"/>
            </w:pPr>
          </w:p>
        </w:tc>
      </w:tr>
    </w:tbl>
    <w:p w:rsidR="00F00267" w:rsidRPr="00F00267" w:rsidRDefault="00F00267" w:rsidP="00F00267"/>
    <w:p w:rsidR="006C11E0" w:rsidRDefault="008B4B8E" w:rsidP="008B4B8E">
      <w:pPr>
        <w:pStyle w:val="Nadpis1"/>
      </w:pPr>
      <w:bookmarkStart w:id="20" w:name="_Toc245187704"/>
      <w:bookmarkStart w:id="21" w:name="_Toc489816228"/>
      <w:r w:rsidRPr="008B4B8E">
        <w:t>OBSAH</w:t>
      </w:r>
      <w:bookmarkEnd w:id="20"/>
      <w:bookmarkEnd w:id="21"/>
    </w:p>
    <w:p w:rsidR="00164524" w:rsidRDefault="00E17DAE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 w:rsidR="003D37B1">
        <w:instrText xml:space="preserve"> TOC \o "1-3" \h \z \u \t "Nadpis 4;4" </w:instrText>
      </w:r>
      <w:r>
        <w:fldChar w:fldCharType="separate"/>
      </w:r>
      <w:hyperlink w:anchor="_Toc489816222" w:history="1">
        <w:r w:rsidR="00164524" w:rsidRPr="009939AD">
          <w:rPr>
            <w:rStyle w:val="Hypertextovodkaz"/>
            <w:noProof/>
          </w:rPr>
          <w:t>1</w:t>
        </w:r>
        <w:r w:rsidR="00164524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164524" w:rsidRPr="009939AD">
          <w:rPr>
            <w:rStyle w:val="Hypertextovodkaz"/>
            <w:noProof/>
          </w:rPr>
          <w:t>Preambule</w:t>
        </w:r>
        <w:r w:rsidR="00164524">
          <w:rPr>
            <w:noProof/>
            <w:webHidden/>
          </w:rPr>
          <w:tab/>
        </w:r>
        <w:r w:rsidR="00164524">
          <w:rPr>
            <w:noProof/>
            <w:webHidden/>
          </w:rPr>
          <w:fldChar w:fldCharType="begin"/>
        </w:r>
        <w:r w:rsidR="00164524">
          <w:rPr>
            <w:noProof/>
            <w:webHidden/>
          </w:rPr>
          <w:instrText xml:space="preserve"> PAGEREF _Toc489816222 \h </w:instrText>
        </w:r>
        <w:r w:rsidR="00164524">
          <w:rPr>
            <w:noProof/>
            <w:webHidden/>
          </w:rPr>
        </w:r>
        <w:r w:rsidR="00164524">
          <w:rPr>
            <w:noProof/>
            <w:webHidden/>
          </w:rPr>
          <w:fldChar w:fldCharType="separate"/>
        </w:r>
        <w:r w:rsidR="00164524">
          <w:rPr>
            <w:noProof/>
            <w:webHidden/>
          </w:rPr>
          <w:t>2</w:t>
        </w:r>
        <w:r w:rsidR="00164524"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23" w:history="1">
        <w:r w:rsidRPr="009939AD">
          <w:rPr>
            <w:rStyle w:val="Hypertextovodkaz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Rozsah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24" w:history="1">
        <w:r w:rsidRPr="009939AD">
          <w:rPr>
            <w:rStyle w:val="Hypertextovodkaz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Identifikace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25" w:history="1">
        <w:r w:rsidRPr="009939AD">
          <w:rPr>
            <w:rStyle w:val="Hypertextovodkaz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Klasifikace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26" w:history="1">
        <w:r w:rsidRPr="009939AD">
          <w:rPr>
            <w:rStyle w:val="Hypertextovodkaz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Uživatelé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27" w:history="1">
        <w:r w:rsidRPr="009939AD">
          <w:rPr>
            <w:rStyle w:val="Hypertextovodkaz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Historie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489816228" w:history="1">
        <w:r w:rsidRPr="009939AD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489816229" w:history="1">
        <w:r w:rsidRPr="009939AD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Seznam tabulek a obrázků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30" w:history="1">
        <w:r w:rsidRPr="009939AD">
          <w:rPr>
            <w:rStyle w:val="Hypertextovodkaz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Seznam tabulek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31" w:history="1">
        <w:r w:rsidRPr="009939AD">
          <w:rPr>
            <w:rStyle w:val="Hypertextovodkaz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Seznam obrázků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489816232" w:history="1">
        <w:r w:rsidRPr="009939AD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Seznam použitých termínů a zkratek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489816233" w:history="1">
        <w:r w:rsidRPr="009939AD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Postup žádosti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34" w:history="1">
        <w:r w:rsidRPr="009939AD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Žádost o přístup 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35" w:history="1">
        <w:r w:rsidRPr="009939AD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Vygenerování certifikátu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64524" w:rsidRDefault="0016452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816236" w:history="1">
        <w:r w:rsidRPr="009939AD">
          <w:rPr>
            <w:rStyle w:val="Hypertextovodkaz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39AD">
          <w:rPr>
            <w:rStyle w:val="Hypertextovodkaz"/>
            <w:noProof/>
          </w:rPr>
          <w:t>Kontrola NIS pro správnou integraci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_Toc489816236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B4B8E" w:rsidRPr="008B4B8E" w:rsidRDefault="00E17DAE" w:rsidP="008B4B8E">
      <w:r>
        <w:fldChar w:fldCharType="end"/>
      </w:r>
    </w:p>
    <w:p w:rsidR="008B4B8E" w:rsidRDefault="008B4B8E" w:rsidP="008B4B8E">
      <w:pPr>
        <w:pStyle w:val="Nadpis1"/>
      </w:pPr>
      <w:bookmarkStart w:id="22" w:name="_Toc245187705"/>
      <w:bookmarkStart w:id="23" w:name="_Toc489816229"/>
      <w:r>
        <w:t>Seznam tabulek a obrázků</w:t>
      </w:r>
      <w:bookmarkEnd w:id="22"/>
      <w:bookmarkEnd w:id="23"/>
    </w:p>
    <w:p w:rsidR="008B4B8E" w:rsidRDefault="008B4B8E" w:rsidP="009D2951">
      <w:pPr>
        <w:pStyle w:val="Nadpis2"/>
      </w:pPr>
      <w:bookmarkStart w:id="24" w:name="_Toc245187706"/>
      <w:bookmarkStart w:id="25" w:name="_Toc489816230"/>
      <w:r>
        <w:t>Seznam tabulek</w:t>
      </w:r>
      <w:bookmarkEnd w:id="24"/>
      <w:bookmarkEnd w:id="25"/>
    </w:p>
    <w:p w:rsidR="00213FA3" w:rsidRDefault="00E17DAE">
      <w:pPr>
        <w:pStyle w:val="Seznamobrzk"/>
        <w:tabs>
          <w:tab w:val="right" w:leader="dot" w:pos="89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853FEC">
        <w:instrText xml:space="preserve"> TOC \h \z \t "Popisek - tabulka" \c </w:instrText>
      </w:r>
      <w:r>
        <w:fldChar w:fldCharType="separate"/>
      </w:r>
      <w:hyperlink w:anchor="_Toc489520533" w:history="1">
        <w:r w:rsidR="00213FA3" w:rsidRPr="001A115C">
          <w:rPr>
            <w:rStyle w:val="Hypertextovodkaz"/>
            <w:b/>
            <w:noProof/>
          </w:rPr>
          <w:t>Tabulka 1:</w:t>
        </w:r>
        <w:r w:rsidR="00213FA3" w:rsidRPr="001A115C">
          <w:rPr>
            <w:rStyle w:val="Hypertextovodkaz"/>
            <w:noProof/>
          </w:rPr>
          <w:t xml:space="preserve"> Historie dokumentu</w:t>
        </w:r>
        <w:r w:rsidR="00213FA3">
          <w:rPr>
            <w:noProof/>
            <w:webHidden/>
          </w:rPr>
          <w:tab/>
        </w:r>
        <w:r w:rsidR="00213FA3">
          <w:rPr>
            <w:noProof/>
            <w:webHidden/>
          </w:rPr>
          <w:fldChar w:fldCharType="begin"/>
        </w:r>
        <w:r w:rsidR="00213FA3">
          <w:rPr>
            <w:noProof/>
            <w:webHidden/>
          </w:rPr>
          <w:instrText xml:space="preserve"> PAGEREF _Toc489520533 \h </w:instrText>
        </w:r>
        <w:r w:rsidR="00213FA3">
          <w:rPr>
            <w:noProof/>
            <w:webHidden/>
          </w:rPr>
        </w:r>
        <w:r w:rsidR="00213FA3">
          <w:rPr>
            <w:noProof/>
            <w:webHidden/>
          </w:rPr>
          <w:fldChar w:fldCharType="separate"/>
        </w:r>
        <w:r w:rsidR="00926A3E">
          <w:rPr>
            <w:noProof/>
            <w:webHidden/>
          </w:rPr>
          <w:t>3</w:t>
        </w:r>
        <w:r w:rsidR="00213FA3">
          <w:rPr>
            <w:noProof/>
            <w:webHidden/>
          </w:rPr>
          <w:fldChar w:fldCharType="end"/>
        </w:r>
      </w:hyperlink>
    </w:p>
    <w:p w:rsidR="00213FA3" w:rsidRDefault="000A4D49">
      <w:pPr>
        <w:pStyle w:val="Seznamobrzk"/>
        <w:tabs>
          <w:tab w:val="right" w:leader="dot" w:pos="89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520534" w:history="1">
        <w:r w:rsidR="00213FA3" w:rsidRPr="001A115C">
          <w:rPr>
            <w:rStyle w:val="Hypertextovodkaz"/>
            <w:b/>
            <w:noProof/>
          </w:rPr>
          <w:t>Tabulka 2:</w:t>
        </w:r>
        <w:r w:rsidR="00213FA3" w:rsidRPr="001A115C">
          <w:rPr>
            <w:rStyle w:val="Hypertextovodkaz"/>
            <w:noProof/>
          </w:rPr>
          <w:t xml:space="preserve"> Seznam použitých zkratek</w:t>
        </w:r>
        <w:r w:rsidR="00213FA3">
          <w:rPr>
            <w:noProof/>
            <w:webHidden/>
          </w:rPr>
          <w:tab/>
        </w:r>
        <w:r w:rsidR="00213FA3">
          <w:rPr>
            <w:noProof/>
            <w:webHidden/>
          </w:rPr>
          <w:fldChar w:fldCharType="begin"/>
        </w:r>
        <w:r w:rsidR="00213FA3">
          <w:rPr>
            <w:noProof/>
            <w:webHidden/>
          </w:rPr>
          <w:instrText xml:space="preserve"> PAGEREF _Toc489520534 \h </w:instrText>
        </w:r>
        <w:r w:rsidR="00213FA3">
          <w:rPr>
            <w:noProof/>
            <w:webHidden/>
          </w:rPr>
        </w:r>
        <w:r w:rsidR="00213FA3">
          <w:rPr>
            <w:noProof/>
            <w:webHidden/>
          </w:rPr>
          <w:fldChar w:fldCharType="separate"/>
        </w:r>
        <w:r w:rsidR="00926A3E">
          <w:rPr>
            <w:noProof/>
            <w:webHidden/>
          </w:rPr>
          <w:t>6</w:t>
        </w:r>
        <w:r w:rsidR="00213FA3">
          <w:rPr>
            <w:noProof/>
            <w:webHidden/>
          </w:rPr>
          <w:fldChar w:fldCharType="end"/>
        </w:r>
      </w:hyperlink>
    </w:p>
    <w:p w:rsidR="008B4B8E" w:rsidRDefault="00E17DAE" w:rsidP="009D2951">
      <w:pPr>
        <w:pStyle w:val="Nadpis2"/>
      </w:pPr>
      <w:r>
        <w:fldChar w:fldCharType="end"/>
      </w:r>
      <w:bookmarkStart w:id="26" w:name="_Toc245187707"/>
      <w:bookmarkStart w:id="27" w:name="_Toc489816231"/>
      <w:r w:rsidR="008B4B8E">
        <w:t>Seznam obrázků</w:t>
      </w:r>
      <w:bookmarkEnd w:id="26"/>
      <w:bookmarkEnd w:id="27"/>
    </w:p>
    <w:p w:rsidR="00213FA3" w:rsidRDefault="00213FA3">
      <w:pPr>
        <w:pStyle w:val="Seznamobrzk"/>
        <w:tabs>
          <w:tab w:val="right" w:leader="dot" w:pos="89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"Popisek - obrázek;2" \c "Obrázek" </w:instrText>
      </w:r>
      <w:r>
        <w:fldChar w:fldCharType="separate"/>
      </w:r>
      <w:hyperlink w:anchor="_Toc489520865" w:history="1">
        <w:r w:rsidRPr="00213FA3">
          <w:rPr>
            <w:rStyle w:val="Hypertextovodkaz"/>
            <w:b/>
            <w:noProof/>
          </w:rPr>
          <w:t>Obrázek 1</w:t>
        </w:r>
        <w:r w:rsidRPr="00C742F7">
          <w:rPr>
            <w:rStyle w:val="Hypertextovodkaz"/>
            <w:noProof/>
          </w:rPr>
          <w:t>: Ikona „i“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_Toc489520865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6A3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13FA3" w:rsidRDefault="000A4D49">
      <w:pPr>
        <w:pStyle w:val="Seznamobrzk"/>
        <w:tabs>
          <w:tab w:val="right" w:leader="dot" w:pos="89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9520866" w:history="1">
        <w:r w:rsidR="00213FA3" w:rsidRPr="00213FA3">
          <w:rPr>
            <w:rStyle w:val="Hypertextovodkaz"/>
            <w:b/>
            <w:noProof/>
          </w:rPr>
          <w:t>Obrázek 2</w:t>
        </w:r>
        <w:r w:rsidR="00213FA3" w:rsidRPr="00C742F7">
          <w:rPr>
            <w:rStyle w:val="Hypertextovodkaz"/>
            <w:noProof/>
          </w:rPr>
          <w:t>: HelpDesk - založení požadavku</w:t>
        </w:r>
        <w:r w:rsidR="00213FA3">
          <w:rPr>
            <w:noProof/>
            <w:webHidden/>
          </w:rPr>
          <w:tab/>
        </w:r>
        <w:r w:rsidR="00213FA3">
          <w:rPr>
            <w:noProof/>
            <w:webHidden/>
          </w:rPr>
          <w:fldChar w:fldCharType="begin"/>
        </w:r>
        <w:r w:rsidR="00213FA3">
          <w:rPr>
            <w:noProof/>
            <w:webHidden/>
          </w:rPr>
          <w:instrText xml:space="preserve"> PAGEREF _Toc489520866 \h </w:instrText>
        </w:r>
        <w:r w:rsidR="00213FA3">
          <w:rPr>
            <w:noProof/>
            <w:webHidden/>
          </w:rPr>
        </w:r>
        <w:r w:rsidR="00213FA3">
          <w:rPr>
            <w:noProof/>
            <w:webHidden/>
          </w:rPr>
          <w:fldChar w:fldCharType="separate"/>
        </w:r>
        <w:r w:rsidR="00926A3E">
          <w:rPr>
            <w:noProof/>
            <w:webHidden/>
          </w:rPr>
          <w:t>8</w:t>
        </w:r>
        <w:r w:rsidR="00213FA3">
          <w:rPr>
            <w:noProof/>
            <w:webHidden/>
          </w:rPr>
          <w:fldChar w:fldCharType="end"/>
        </w:r>
      </w:hyperlink>
    </w:p>
    <w:p w:rsidR="00C43A67" w:rsidRDefault="00213FA3" w:rsidP="008B4B8E">
      <w:r>
        <w:fldChar w:fldCharType="end"/>
      </w:r>
    </w:p>
    <w:p w:rsidR="00213FA3" w:rsidRPr="009A595B" w:rsidRDefault="00213FA3" w:rsidP="00213FA3">
      <w:pPr>
        <w:pStyle w:val="Nadpis1"/>
      </w:pPr>
      <w:bookmarkStart w:id="28" w:name="_Toc348511066"/>
      <w:bookmarkStart w:id="29" w:name="_Toc392078861"/>
      <w:bookmarkStart w:id="30" w:name="_Toc395290688"/>
      <w:bookmarkStart w:id="31" w:name="_Toc412795215"/>
      <w:bookmarkStart w:id="32" w:name="_Toc245187708"/>
      <w:bookmarkStart w:id="33" w:name="_Toc489816232"/>
      <w:r w:rsidRPr="009A595B">
        <w:t>Seznam použitých termínů a zkratek</w:t>
      </w:r>
      <w:bookmarkEnd w:id="28"/>
      <w:bookmarkEnd w:id="29"/>
      <w:bookmarkEnd w:id="30"/>
      <w:bookmarkEnd w:id="31"/>
      <w:bookmarkEnd w:id="33"/>
    </w:p>
    <w:p w:rsidR="00213FA3" w:rsidRPr="009A595B" w:rsidRDefault="00213FA3" w:rsidP="00213FA3">
      <w:r w:rsidRPr="009A595B">
        <w:t>Přehled termínů a zkratek, použitých v dokumentu.</w:t>
      </w:r>
    </w:p>
    <w:p w:rsidR="00213FA3" w:rsidRPr="009A595B" w:rsidRDefault="00213FA3" w:rsidP="00213FA3"/>
    <w:p w:rsidR="00BB17F6" w:rsidRDefault="00BB17F6" w:rsidP="00E258D1">
      <w:pPr>
        <w:pStyle w:val="Popisek-tabulka"/>
        <w:ind w:left="0"/>
      </w:pPr>
      <w:bookmarkStart w:id="34" w:name="_Toc489520534"/>
      <w:r>
        <w:t xml:space="preserve">Seznam </w:t>
      </w:r>
      <w:r w:rsidRPr="00E4763B">
        <w:t>použitých</w:t>
      </w:r>
      <w:r>
        <w:t xml:space="preserve"> zkratek</w:t>
      </w:r>
      <w:bookmarkEnd w:id="34"/>
    </w:p>
    <w:tbl>
      <w:tblPr>
        <w:tblW w:w="0" w:type="auto"/>
        <w:tblInd w:w="113" w:type="dxa"/>
        <w:tblBorders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1960"/>
        <w:gridCol w:w="6884"/>
      </w:tblGrid>
      <w:tr w:rsidR="00213FA3" w:rsidRPr="009A595B" w:rsidTr="00213FA3">
        <w:trPr>
          <w:cantSplit/>
        </w:trPr>
        <w:tc>
          <w:tcPr>
            <w:tcW w:w="1960" w:type="dxa"/>
            <w:tcBorders>
              <w:bottom w:val="single" w:sz="36" w:space="0" w:color="auto"/>
            </w:tcBorders>
            <w:shd w:val="clear" w:color="auto" w:fill="E3E4E5"/>
          </w:tcPr>
          <w:p w:rsidR="00213FA3" w:rsidRPr="009A595B" w:rsidRDefault="00213FA3" w:rsidP="00653761">
            <w:pPr>
              <w:keepNext/>
              <w:spacing w:after="60"/>
              <w:rPr>
                <w:b/>
                <w:sz w:val="18"/>
              </w:rPr>
            </w:pPr>
            <w:r w:rsidRPr="009A595B">
              <w:rPr>
                <w:b/>
                <w:sz w:val="18"/>
              </w:rPr>
              <w:t>Zkratka</w:t>
            </w:r>
          </w:p>
        </w:tc>
        <w:tc>
          <w:tcPr>
            <w:tcW w:w="6884" w:type="dxa"/>
            <w:tcBorders>
              <w:bottom w:val="single" w:sz="36" w:space="0" w:color="auto"/>
            </w:tcBorders>
            <w:shd w:val="clear" w:color="auto" w:fill="E3E4E5"/>
          </w:tcPr>
          <w:p w:rsidR="00213FA3" w:rsidRPr="009A595B" w:rsidRDefault="00213FA3" w:rsidP="00653761">
            <w:pPr>
              <w:keepNext/>
              <w:spacing w:after="60"/>
              <w:rPr>
                <w:b/>
                <w:sz w:val="18"/>
              </w:rPr>
            </w:pPr>
            <w:r w:rsidRPr="009A595B">
              <w:rPr>
                <w:b/>
                <w:sz w:val="18"/>
              </w:rPr>
              <w:t>Význam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 w:rsidRPr="009A595B">
              <w:rPr>
                <w:szCs w:val="20"/>
              </w:rPr>
              <w:t>MZ ČR</w:t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 w:rsidRPr="009A595B">
              <w:rPr>
                <w:szCs w:val="20"/>
              </w:rPr>
              <w:t>Ministerstvo zdravotnictví České republiky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 w:rsidRPr="009A595B">
              <w:t>ÚZIS</w:t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 w:rsidRPr="009A595B">
              <w:rPr>
                <w:szCs w:val="20"/>
              </w:rPr>
              <w:t>Ústav zdravotnických informací a statistiky ČR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>
              <w:rPr>
                <w:szCs w:val="20"/>
              </w:rPr>
              <w:t>WSDL</w:t>
            </w:r>
            <w:r w:rsidRPr="00DC31E2">
              <w:rPr>
                <w:szCs w:val="20"/>
              </w:rPr>
              <w:tab/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DC31E2" w:rsidRDefault="00213FA3" w:rsidP="00653761">
            <w:pPr>
              <w:pStyle w:val="Zkladntext"/>
              <w:rPr>
                <w:szCs w:val="20"/>
              </w:rPr>
            </w:pPr>
            <w:r w:rsidRPr="00F03822">
              <w:rPr>
                <w:szCs w:val="20"/>
              </w:rPr>
              <w:t>Web Services Description Language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>
              <w:rPr>
                <w:szCs w:val="20"/>
              </w:rPr>
              <w:t>XSD</w:t>
            </w:r>
            <w:r w:rsidRPr="00DC31E2">
              <w:rPr>
                <w:szCs w:val="20"/>
              </w:rPr>
              <w:tab/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 w:rsidRPr="00F03822">
              <w:t>XML Schema Definition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>
              <w:rPr>
                <w:szCs w:val="20"/>
              </w:rPr>
              <w:t>URL</w:t>
            </w:r>
            <w:r w:rsidRPr="00DC31E2">
              <w:rPr>
                <w:szCs w:val="20"/>
              </w:rPr>
              <w:tab/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 w:rsidRPr="00F03822">
              <w:t>Uniform Resource Locator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>
              <w:t>NIS</w:t>
            </w:r>
            <w:r w:rsidRPr="00DC31E2">
              <w:tab/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Pr="009A595B" w:rsidRDefault="00213FA3" w:rsidP="00653761">
            <w:pPr>
              <w:pStyle w:val="Zkladntext"/>
              <w:rPr>
                <w:szCs w:val="20"/>
              </w:rPr>
            </w:pPr>
            <w:r>
              <w:rPr>
                <w:szCs w:val="20"/>
              </w:rPr>
              <w:t>Nemocniční informační systém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Default="00213FA3" w:rsidP="00653761">
            <w:pPr>
              <w:pStyle w:val="Zkladntext"/>
            </w:pPr>
            <w:r>
              <w:t>JTP</w:t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:rsidR="00213FA3" w:rsidRDefault="00213FA3" w:rsidP="00653761">
            <w:pPr>
              <w:pStyle w:val="Zkladntext"/>
              <w:rPr>
                <w:szCs w:val="20"/>
              </w:rPr>
            </w:pPr>
            <w:r>
              <w:rPr>
                <w:szCs w:val="20"/>
              </w:rPr>
              <w:t>Jednotná technologická platforma</w:t>
            </w:r>
          </w:p>
        </w:tc>
      </w:tr>
      <w:tr w:rsidR="00213FA3" w:rsidRPr="009A595B" w:rsidTr="00213FA3">
        <w:trPr>
          <w:cantSplit/>
        </w:trPr>
        <w:tc>
          <w:tcPr>
            <w:tcW w:w="1960" w:type="dxa"/>
            <w:tcBorders>
              <w:top w:val="single" w:sz="4" w:space="0" w:color="C0C0C0"/>
              <w:bottom w:val="single" w:sz="36" w:space="0" w:color="000000"/>
            </w:tcBorders>
            <w:shd w:val="clear" w:color="auto" w:fill="auto"/>
          </w:tcPr>
          <w:p w:rsidR="00213FA3" w:rsidRDefault="00213FA3" w:rsidP="00653761">
            <w:pPr>
              <w:pStyle w:val="Zkladntext"/>
            </w:pPr>
            <w:r>
              <w:t>SSL</w:t>
            </w:r>
          </w:p>
        </w:tc>
        <w:tc>
          <w:tcPr>
            <w:tcW w:w="6884" w:type="dxa"/>
            <w:tcBorders>
              <w:top w:val="single" w:sz="4" w:space="0" w:color="C0C0C0"/>
              <w:bottom w:val="single" w:sz="36" w:space="0" w:color="000000"/>
            </w:tcBorders>
            <w:shd w:val="clear" w:color="auto" w:fill="auto"/>
          </w:tcPr>
          <w:p w:rsidR="00213FA3" w:rsidRDefault="00213FA3" w:rsidP="00653761">
            <w:pPr>
              <w:pStyle w:val="Zkladntext"/>
              <w:rPr>
                <w:szCs w:val="20"/>
              </w:rPr>
            </w:pPr>
            <w:r w:rsidRPr="00F03822">
              <w:rPr>
                <w:szCs w:val="20"/>
              </w:rPr>
              <w:t>Secure Sockets Layer</w:t>
            </w:r>
          </w:p>
        </w:tc>
      </w:tr>
    </w:tbl>
    <w:p w:rsidR="00213FA3" w:rsidRPr="009A595B" w:rsidRDefault="00213FA3" w:rsidP="00213FA3">
      <w:pPr>
        <w:pStyle w:val="Nadpis1"/>
      </w:pPr>
      <w:bookmarkStart w:id="35" w:name="_Přílohy"/>
      <w:bookmarkStart w:id="36" w:name="_Toc412795216"/>
      <w:bookmarkStart w:id="37" w:name="_Toc489816233"/>
      <w:bookmarkEnd w:id="3"/>
      <w:bookmarkEnd w:id="4"/>
      <w:bookmarkEnd w:id="5"/>
      <w:bookmarkEnd w:id="6"/>
      <w:bookmarkEnd w:id="32"/>
      <w:bookmarkEnd w:id="35"/>
      <w:r>
        <w:t>Postup žádosti</w:t>
      </w:r>
      <w:bookmarkEnd w:id="36"/>
      <w:bookmarkEnd w:id="37"/>
    </w:p>
    <w:p w:rsidR="00213FA3" w:rsidRDefault="00213FA3" w:rsidP="00213FA3">
      <w:pPr>
        <w:rPr>
          <w:sz w:val="24"/>
        </w:rPr>
      </w:pPr>
      <w:r w:rsidRPr="00181E52">
        <w:rPr>
          <w:sz w:val="24"/>
        </w:rPr>
        <w:t xml:space="preserve">Tento dokument </w:t>
      </w:r>
      <w:r>
        <w:rPr>
          <w:sz w:val="24"/>
        </w:rPr>
        <w:t xml:space="preserve">definuje postup žádosti a následných kroků, které jsou nutné provést za účelem integrace nemocničního informačního systému (NIS) do prostředí </w:t>
      </w:r>
      <w:r w:rsidRPr="009126E5">
        <w:rPr>
          <w:sz w:val="24"/>
        </w:rPr>
        <w:t>registrů resortu zdravotnictví</w:t>
      </w:r>
      <w:r>
        <w:rPr>
          <w:sz w:val="24"/>
        </w:rPr>
        <w:t>, které je také označováno jako Jednotná technologická platforma (JTP). Daná integrace má umožnit zasílání informací pomocí dávek do jednotlivých cílových registrů přes registr CUD (Centrální úložiště dat), který je v JTP připraven právě z důvodu příjmu a importu dávek.</w:t>
      </w:r>
    </w:p>
    <w:p w:rsidR="00213FA3" w:rsidRDefault="00213FA3" w:rsidP="00213FA3">
      <w:pPr>
        <w:rPr>
          <w:sz w:val="24"/>
        </w:rPr>
      </w:pPr>
      <w:r>
        <w:rPr>
          <w:sz w:val="24"/>
        </w:rPr>
        <w:t>Připojení do prostředí registrů resortu zdravotnictví bude primárně realizováno pomocí webových služeb. Popis rozhraní služby včetně WSDL souborů a jednotlivých URL adres budou uvedeny v integrační příručce pro daný registr nebo pro celkové prostředí.</w:t>
      </w:r>
    </w:p>
    <w:p w:rsidR="00213FA3" w:rsidRDefault="00213FA3" w:rsidP="00213FA3">
      <w:pPr>
        <w:rPr>
          <w:sz w:val="24"/>
        </w:rPr>
      </w:pPr>
      <w:r>
        <w:rPr>
          <w:sz w:val="24"/>
        </w:rPr>
        <w:t>Pro založení potřebných účtů a vytvoření přístupů je potřeba provést následující kroky.</w:t>
      </w:r>
    </w:p>
    <w:p w:rsidR="00213FA3" w:rsidRDefault="00213FA3" w:rsidP="00213FA3">
      <w:pPr>
        <w:pStyle w:val="Nadpis2"/>
      </w:pPr>
      <w:bookmarkStart w:id="38" w:name="_Toc412795217"/>
      <w:bookmarkStart w:id="39" w:name="_Toc489816234"/>
      <w:r>
        <w:t>Žádost o přístup NIS</w:t>
      </w:r>
      <w:bookmarkEnd w:id="38"/>
      <w:bookmarkEnd w:id="39"/>
    </w:p>
    <w:p w:rsidR="00213FA3" w:rsidRDefault="00213FA3" w:rsidP="00213FA3">
      <w:pPr>
        <w:rPr>
          <w:sz w:val="24"/>
        </w:rPr>
      </w:pPr>
      <w:r>
        <w:rPr>
          <w:sz w:val="24"/>
        </w:rPr>
        <w:t>Z důvodu ověření osoby, která žádá o zřízení přístupu do systému JTP, je potřeba, aby žádost vždy podávala odpovědná osoba s rolí „Žadatel“ za danou organizaci. Daná osoba má přístup do aplikace JSU (Jednotná správa uživatelů). V této aplikaci je nutné pod ikonou „i“ zvolit „Hlášení problémů“ a založit požadavek na zřízení systémového účtu za účelem propojení informačního systému s prostředím JTP.</w:t>
      </w:r>
    </w:p>
    <w:p w:rsidR="00213FA3" w:rsidRDefault="00213FA3" w:rsidP="00213FA3">
      <w:pPr>
        <w:rPr>
          <w:sz w:val="24"/>
        </w:rPr>
      </w:pPr>
    </w:p>
    <w:p w:rsidR="00213FA3" w:rsidRPr="00213FA3" w:rsidRDefault="00213FA3" w:rsidP="00213FA3">
      <w:pPr>
        <w:pStyle w:val="Titulek"/>
        <w:keepNext/>
        <w:jc w:val="center"/>
        <w:rPr>
          <w:b w:val="0"/>
        </w:rPr>
      </w:pPr>
      <w:bookmarkStart w:id="40" w:name="_Toc489520865"/>
      <w:r>
        <w:t xml:space="preserve">Obrázek </w:t>
      </w:r>
      <w:r w:rsidR="000A4D49">
        <w:fldChar w:fldCharType="begin"/>
      </w:r>
      <w:r w:rsidR="000A4D49">
        <w:instrText xml:space="preserve"> SEQ Obrázek \* ARABI</w:instrText>
      </w:r>
      <w:r w:rsidR="000A4D49">
        <w:instrText xml:space="preserve">C </w:instrText>
      </w:r>
      <w:r w:rsidR="000A4D49">
        <w:fldChar w:fldCharType="separate"/>
      </w:r>
      <w:r w:rsidR="00926A3E">
        <w:rPr>
          <w:noProof/>
        </w:rPr>
        <w:t>1</w:t>
      </w:r>
      <w:r w:rsidR="000A4D49">
        <w:rPr>
          <w:noProof/>
        </w:rPr>
        <w:fldChar w:fldCharType="end"/>
      </w:r>
      <w:r>
        <w:t xml:space="preserve">: </w:t>
      </w:r>
      <w:r>
        <w:rPr>
          <w:b w:val="0"/>
        </w:rPr>
        <w:t>Ikona „i“</w:t>
      </w:r>
      <w:bookmarkEnd w:id="40"/>
    </w:p>
    <w:p w:rsidR="00213FA3" w:rsidRDefault="00213FA3" w:rsidP="00213FA3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4B4F6F50" wp14:editId="416E3285">
            <wp:extent cx="2825750" cy="2160181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731" cy="216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A3" w:rsidRDefault="00213FA3" w:rsidP="00213FA3">
      <w:pPr>
        <w:pStyle w:val="Titulek"/>
        <w:keepNext/>
        <w:jc w:val="center"/>
      </w:pPr>
      <w:bookmarkStart w:id="41" w:name="_Toc489520866"/>
      <w:r>
        <w:t xml:space="preserve">Obrázek </w:t>
      </w:r>
      <w:r w:rsidR="000A4D49">
        <w:fldChar w:fldCharType="begin"/>
      </w:r>
      <w:r w:rsidR="000A4D49">
        <w:instrText xml:space="preserve"> SEQ Obrázek \* ARABIC </w:instrText>
      </w:r>
      <w:r w:rsidR="000A4D49">
        <w:fldChar w:fldCharType="separate"/>
      </w:r>
      <w:r w:rsidR="00926A3E">
        <w:rPr>
          <w:noProof/>
        </w:rPr>
        <w:t>2</w:t>
      </w:r>
      <w:r w:rsidR="000A4D49">
        <w:rPr>
          <w:noProof/>
        </w:rPr>
        <w:fldChar w:fldCharType="end"/>
      </w:r>
      <w:r>
        <w:rPr>
          <w:b w:val="0"/>
        </w:rPr>
        <w:t>: HelpDesk - založení požadavku</w:t>
      </w:r>
      <w:bookmarkEnd w:id="41"/>
    </w:p>
    <w:p w:rsidR="00213FA3" w:rsidRDefault="00213FA3" w:rsidP="00213FA3">
      <w:pPr>
        <w:keepNext/>
        <w:jc w:val="center"/>
      </w:pPr>
      <w:r>
        <w:rPr>
          <w:noProof/>
          <w:sz w:val="24"/>
        </w:rPr>
        <w:drawing>
          <wp:inline distT="0" distB="0" distL="0" distR="0" wp14:anchorId="3B94E5B8" wp14:editId="5A3D8FAB">
            <wp:extent cx="5314784" cy="2797810"/>
            <wp:effectExtent l="0" t="0" r="635" b="254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21"/>
                    <a:stretch/>
                  </pic:blipFill>
                  <pic:spPr bwMode="auto">
                    <a:xfrm>
                      <a:off x="0" y="0"/>
                      <a:ext cx="5318727" cy="279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3FA3" w:rsidRDefault="00213FA3" w:rsidP="00213FA3">
      <w:pPr>
        <w:rPr>
          <w:sz w:val="24"/>
        </w:rPr>
      </w:pPr>
      <w:r>
        <w:rPr>
          <w:sz w:val="24"/>
        </w:rPr>
        <w:t xml:space="preserve">Při žádosti je nutné uvést následující údaje: </w:t>
      </w:r>
    </w:p>
    <w:p w:rsidR="00213FA3" w:rsidRDefault="00213FA3" w:rsidP="00213FA3">
      <w:pPr>
        <w:ind w:left="567" w:hanging="567"/>
        <w:rPr>
          <w:sz w:val="24"/>
        </w:rPr>
      </w:pPr>
      <w:r>
        <w:rPr>
          <w:b/>
          <w:sz w:val="24"/>
        </w:rPr>
        <w:t>Nadpis</w:t>
      </w:r>
      <w:r>
        <w:rPr>
          <w:sz w:val="24"/>
        </w:rPr>
        <w:t xml:space="preserve">: Jako nadpis hlášení je potřeba uvést: </w:t>
      </w:r>
      <w:r w:rsidRPr="00FC3C66">
        <w:rPr>
          <w:b/>
          <w:sz w:val="24"/>
        </w:rPr>
        <w:t>Systémový účet pro připojení externího systému s IČO: [</w:t>
      </w:r>
      <w:r w:rsidRPr="00FC3C66">
        <w:rPr>
          <w:b/>
          <w:i/>
          <w:sz w:val="24"/>
        </w:rPr>
        <w:t>doplnit IČO subjektu</w:t>
      </w:r>
      <w:r w:rsidRPr="00FC3C66">
        <w:rPr>
          <w:b/>
          <w:sz w:val="24"/>
        </w:rPr>
        <w:t>]</w:t>
      </w:r>
      <w:r>
        <w:rPr>
          <w:sz w:val="24"/>
        </w:rPr>
        <w:t xml:space="preserve"> </w:t>
      </w:r>
    </w:p>
    <w:p w:rsidR="00213FA3" w:rsidRDefault="00213FA3" w:rsidP="00213FA3">
      <w:pPr>
        <w:ind w:left="567" w:hanging="567"/>
        <w:rPr>
          <w:b/>
          <w:sz w:val="24"/>
        </w:rPr>
      </w:pPr>
      <w:r>
        <w:rPr>
          <w:b/>
          <w:sz w:val="24"/>
        </w:rPr>
        <w:t>Do pole Popis dále uvádějte následující údaje:</w:t>
      </w:r>
    </w:p>
    <w:p w:rsidR="00213FA3" w:rsidRDefault="00213FA3" w:rsidP="00213FA3">
      <w:pPr>
        <w:ind w:left="567" w:hanging="567"/>
        <w:rPr>
          <w:sz w:val="24"/>
        </w:rPr>
      </w:pPr>
      <w:r w:rsidRPr="00EF3DC2">
        <w:rPr>
          <w:b/>
          <w:sz w:val="24"/>
        </w:rPr>
        <w:t>Produkční / testovací prostředí</w:t>
      </w:r>
      <w:r>
        <w:rPr>
          <w:sz w:val="24"/>
        </w:rPr>
        <w:t>: Je nutné specifikovat, zda je požadován přístup na testovací či produkční prostředí. Testovací prostředí je určen</w:t>
      </w:r>
      <w:r w:rsidR="00C9647A">
        <w:rPr>
          <w:sz w:val="24"/>
        </w:rPr>
        <w:t>o</w:t>
      </w:r>
      <w:r>
        <w:rPr>
          <w:sz w:val="24"/>
        </w:rPr>
        <w:t xml:space="preserve"> pro otestování správné funkčnosti předávání dávek do daných registrů a </w:t>
      </w:r>
      <w:r w:rsidR="001601F0">
        <w:rPr>
          <w:sz w:val="24"/>
        </w:rPr>
        <w:t>ověření</w:t>
      </w:r>
      <w:r>
        <w:rPr>
          <w:sz w:val="24"/>
        </w:rPr>
        <w:t xml:space="preserve"> funkčnosti přihlášení do systému. V produkčním prostředí jsou zaslané dávky uloženy do plně funkčního registru a daná data jsou zařazena mezi ostatní „ostrá“ data, která slouží uživatelům daných registrů.</w:t>
      </w:r>
    </w:p>
    <w:p w:rsidR="00213FA3" w:rsidRDefault="00213FA3" w:rsidP="00213FA3">
      <w:pPr>
        <w:ind w:left="567" w:hanging="567"/>
        <w:rPr>
          <w:sz w:val="24"/>
        </w:rPr>
      </w:pPr>
      <w:r>
        <w:rPr>
          <w:b/>
          <w:sz w:val="24"/>
        </w:rPr>
        <w:t>IČO a název zařízení</w:t>
      </w:r>
      <w:r>
        <w:rPr>
          <w:sz w:val="24"/>
        </w:rPr>
        <w:t>: Jednoznačné určení daného zařízení a případně informačního systému pokud existují oddělené informační systémy na různých místech.</w:t>
      </w:r>
    </w:p>
    <w:p w:rsidR="00213FA3" w:rsidRPr="00E7798C" w:rsidRDefault="00213FA3" w:rsidP="00213FA3">
      <w:pPr>
        <w:ind w:left="567" w:hanging="567"/>
        <w:rPr>
          <w:b/>
          <w:color w:val="FF0000"/>
          <w:sz w:val="24"/>
        </w:rPr>
      </w:pPr>
      <w:r>
        <w:rPr>
          <w:b/>
          <w:sz w:val="24"/>
        </w:rPr>
        <w:t xml:space="preserve">Odpovědná osoba a kontaktní údaje: </w:t>
      </w:r>
      <w:r>
        <w:rPr>
          <w:sz w:val="24"/>
        </w:rPr>
        <w:t>Je nutné předat jméno, telefonní číslo, datum narození a email odpovědné osoby, která bude integrace zajišťovat. Tyto kontaktní údaje slouží pro komunikaci v případě dotazů či problémů informačních systémů.</w:t>
      </w:r>
    </w:p>
    <w:p w:rsidR="00213FA3" w:rsidRDefault="00213FA3" w:rsidP="00213FA3">
      <w:pPr>
        <w:ind w:left="567" w:hanging="567"/>
        <w:rPr>
          <w:b/>
          <w:sz w:val="24"/>
        </w:rPr>
      </w:pPr>
      <w:r>
        <w:rPr>
          <w:b/>
          <w:sz w:val="24"/>
        </w:rPr>
        <w:t xml:space="preserve">Technický email: </w:t>
      </w:r>
      <w:r>
        <w:rPr>
          <w:sz w:val="24"/>
        </w:rPr>
        <w:t>Email bude vložen v systému jako technický email a bude sloužit pro odesílání výsledků zaslaných dávek z NIS. V případě výskytu chyb bude na daný email odeslána informace o chybě.</w:t>
      </w:r>
    </w:p>
    <w:p w:rsidR="00213FA3" w:rsidRDefault="00213FA3" w:rsidP="00213FA3">
      <w:pPr>
        <w:ind w:left="567" w:hanging="567"/>
        <w:rPr>
          <w:b/>
          <w:sz w:val="24"/>
        </w:rPr>
      </w:pPr>
      <w:r>
        <w:rPr>
          <w:b/>
          <w:sz w:val="24"/>
        </w:rPr>
        <w:t xml:space="preserve">Seznam registrů, do kterých chcete zasílat dávky: </w:t>
      </w:r>
      <w:r>
        <w:rPr>
          <w:sz w:val="24"/>
        </w:rPr>
        <w:t>Daný seznam slouží</w:t>
      </w:r>
      <w:r w:rsidR="00EC2BCC">
        <w:rPr>
          <w:sz w:val="24"/>
        </w:rPr>
        <w:t xml:space="preserve"> pouze</w:t>
      </w:r>
      <w:r>
        <w:rPr>
          <w:sz w:val="24"/>
        </w:rPr>
        <w:t xml:space="preserve"> pro informaci </w:t>
      </w:r>
      <w:r w:rsidR="00B922D7">
        <w:rPr>
          <w:sz w:val="24"/>
        </w:rPr>
        <w:t>ÚZIS</w:t>
      </w:r>
      <w:r w:rsidR="00164524">
        <w:rPr>
          <w:sz w:val="24"/>
        </w:rPr>
        <w:t xml:space="preserve"> ČR</w:t>
      </w:r>
      <w:r>
        <w:rPr>
          <w:sz w:val="24"/>
        </w:rPr>
        <w:t>,</w:t>
      </w:r>
      <w:r w:rsidR="0044229F">
        <w:rPr>
          <w:sz w:val="24"/>
        </w:rPr>
        <w:t xml:space="preserve"> ve kterých registrech je daný způsob předávání dat používán.</w:t>
      </w:r>
    </w:p>
    <w:p w:rsidR="00213FA3" w:rsidRDefault="00213FA3" w:rsidP="00213FA3">
      <w:pPr>
        <w:rPr>
          <w:sz w:val="24"/>
        </w:rPr>
      </w:pPr>
    </w:p>
    <w:p w:rsidR="00213FA3" w:rsidRDefault="00213FA3" w:rsidP="00213FA3">
      <w:pPr>
        <w:pStyle w:val="Nadpis2"/>
      </w:pPr>
      <w:bookmarkStart w:id="42" w:name="_Toc412795218"/>
      <w:bookmarkStart w:id="43" w:name="_Toc489816235"/>
      <w:r>
        <w:t>Vygenerování certifikátu</w:t>
      </w:r>
      <w:bookmarkEnd w:id="42"/>
      <w:bookmarkEnd w:id="43"/>
    </w:p>
    <w:p w:rsidR="00213FA3" w:rsidRDefault="00213FA3" w:rsidP="00213FA3">
      <w:pPr>
        <w:rPr>
          <w:sz w:val="24"/>
        </w:rPr>
      </w:pPr>
      <w:r>
        <w:rPr>
          <w:sz w:val="24"/>
        </w:rPr>
        <w:t xml:space="preserve">Na základě předaných údajů bude vytvořen certifikát pro testovací nebo produkční prostředí.  Certifikát slouží pro vzdálený přístup NIS do systému registrů eREG a umožňuje připojenému NIS dávkově zasílat data do jednotlivých registrů. </w:t>
      </w:r>
      <w:r w:rsidRPr="00B90F0B">
        <w:rPr>
          <w:b/>
          <w:sz w:val="24"/>
        </w:rPr>
        <w:t>Certifikát je vygenerován s heslem, které musí být předáno jiným způsobem než samotný certifikát</w:t>
      </w:r>
      <w:r>
        <w:rPr>
          <w:b/>
          <w:sz w:val="24"/>
        </w:rPr>
        <w:t>.</w:t>
      </w:r>
      <w:r>
        <w:rPr>
          <w:sz w:val="24"/>
        </w:rPr>
        <w:t xml:space="preserve"> Způsob předání bude individuálně dohodnut s odpovědnou osobou, která byla uvedena v žádosti o přístup.</w:t>
      </w:r>
    </w:p>
    <w:p w:rsidR="00213FA3" w:rsidRPr="00181E52" w:rsidRDefault="00213FA3" w:rsidP="00213FA3">
      <w:pPr>
        <w:rPr>
          <w:sz w:val="24"/>
        </w:rPr>
      </w:pPr>
      <w:r>
        <w:rPr>
          <w:sz w:val="24"/>
        </w:rPr>
        <w:t xml:space="preserve">Certifikát bude vystaven s platností 2 let. Před uplynutím této doby je potřeba přes </w:t>
      </w:r>
      <w:r w:rsidR="00164524">
        <w:rPr>
          <w:sz w:val="24"/>
        </w:rPr>
        <w:t xml:space="preserve">technický </w:t>
      </w:r>
      <w:proofErr w:type="spellStart"/>
      <w:r>
        <w:rPr>
          <w:sz w:val="24"/>
        </w:rPr>
        <w:t>helpdesk</w:t>
      </w:r>
      <w:proofErr w:type="spellEnd"/>
      <w:r>
        <w:rPr>
          <w:sz w:val="24"/>
        </w:rPr>
        <w:t xml:space="preserve"> </w:t>
      </w:r>
      <w:r w:rsidR="0044229F">
        <w:rPr>
          <w:sz w:val="24"/>
        </w:rPr>
        <w:t>ÚZIS</w:t>
      </w:r>
      <w:r w:rsidR="00164524">
        <w:rPr>
          <w:sz w:val="24"/>
        </w:rPr>
        <w:t xml:space="preserve"> ČR</w:t>
      </w:r>
      <w:r w:rsidR="0044229F">
        <w:rPr>
          <w:sz w:val="24"/>
        </w:rPr>
        <w:t xml:space="preserve"> </w:t>
      </w:r>
      <w:r>
        <w:rPr>
          <w:sz w:val="24"/>
        </w:rPr>
        <w:t xml:space="preserve">zažádat o vystavení nového certifikátu. Žádost je potřeba podat stejným způsobem přes „Hlášení Problémů“, které je pospáno v bodě 5.1. Jako nadpis hlášení je potřeba uvést: </w:t>
      </w:r>
      <w:r w:rsidRPr="0040768E">
        <w:rPr>
          <w:b/>
          <w:sz w:val="24"/>
        </w:rPr>
        <w:t>Obnova certifikátu s</w:t>
      </w:r>
      <w:r w:rsidRPr="00A80956">
        <w:rPr>
          <w:b/>
          <w:sz w:val="24"/>
        </w:rPr>
        <w:t>ystémového</w:t>
      </w:r>
      <w:r>
        <w:rPr>
          <w:b/>
          <w:sz w:val="24"/>
        </w:rPr>
        <w:t xml:space="preserve"> úč</w:t>
      </w:r>
      <w:r w:rsidRPr="00FC3C66">
        <w:rPr>
          <w:b/>
          <w:sz w:val="24"/>
        </w:rPr>
        <w:t>t</w:t>
      </w:r>
      <w:r>
        <w:rPr>
          <w:b/>
          <w:sz w:val="24"/>
        </w:rPr>
        <w:t>u</w:t>
      </w:r>
      <w:r w:rsidRPr="00FC3C66">
        <w:rPr>
          <w:b/>
          <w:sz w:val="24"/>
        </w:rPr>
        <w:t xml:space="preserve"> pro připojení externího systému s IČO: [</w:t>
      </w:r>
      <w:r w:rsidRPr="00FC3C66">
        <w:rPr>
          <w:b/>
          <w:i/>
          <w:sz w:val="24"/>
        </w:rPr>
        <w:t>doplnit IČO subjektu</w:t>
      </w:r>
      <w:r w:rsidRPr="00FC3C66">
        <w:rPr>
          <w:b/>
          <w:sz w:val="24"/>
        </w:rPr>
        <w:t>]</w:t>
      </w:r>
      <w:r>
        <w:rPr>
          <w:sz w:val="24"/>
        </w:rPr>
        <w:t xml:space="preserve">. V popisu žádosti opět uveďte odpovědnou osobu a kontaktní údaje. </w:t>
      </w:r>
    </w:p>
    <w:p w:rsidR="00213FA3" w:rsidRDefault="00213FA3" w:rsidP="00213FA3">
      <w:pPr>
        <w:pStyle w:val="Nadpis2"/>
      </w:pPr>
      <w:bookmarkStart w:id="44" w:name="_Toc412795219"/>
      <w:bookmarkStart w:id="45" w:name="_Toc489816236"/>
      <w:r>
        <w:t>Kontrola NIS pro správnou integraci</w:t>
      </w:r>
      <w:bookmarkEnd w:id="44"/>
      <w:bookmarkEnd w:id="45"/>
    </w:p>
    <w:p w:rsidR="00213FA3" w:rsidRPr="003936D2" w:rsidRDefault="00213FA3" w:rsidP="00213FA3">
      <w:pPr>
        <w:rPr>
          <w:lang w:eastAsia="x-none"/>
        </w:rPr>
      </w:pPr>
      <w:r>
        <w:rPr>
          <w:sz w:val="24"/>
        </w:rPr>
        <w:t xml:space="preserve">Pro otestování správné funkčnosti slouží testovací prostředí a popis integrace je zpracován v samostatném dokumentu „Integrační příručka“. Tento dokument </w:t>
      </w:r>
      <w:r w:rsidR="0044229F">
        <w:rPr>
          <w:sz w:val="24"/>
        </w:rPr>
        <w:t xml:space="preserve">obsahuje </w:t>
      </w:r>
      <w:r>
        <w:rPr>
          <w:sz w:val="24"/>
        </w:rPr>
        <w:t>popis dané webové služby, přes kterou bude komunikace probíhat</w:t>
      </w:r>
      <w:r w:rsidR="001601F0">
        <w:rPr>
          <w:sz w:val="24"/>
        </w:rPr>
        <w:t xml:space="preserve"> a společně s </w:t>
      </w:r>
      <w:r w:rsidR="00164524">
        <w:rPr>
          <w:sz w:val="24"/>
        </w:rPr>
        <w:t>popisem struktury</w:t>
      </w:r>
      <w:r>
        <w:rPr>
          <w:sz w:val="24"/>
        </w:rPr>
        <w:t xml:space="preserve"> dat ve formě xsd souborů (</w:t>
      </w:r>
      <w:proofErr w:type="spellStart"/>
      <w:r>
        <w:rPr>
          <w:sz w:val="24"/>
        </w:rPr>
        <w:t>xml</w:t>
      </w:r>
      <w:proofErr w:type="spellEnd"/>
      <w:r>
        <w:rPr>
          <w:sz w:val="24"/>
        </w:rPr>
        <w:t xml:space="preserve"> struktura) a vzorov</w:t>
      </w:r>
      <w:r w:rsidR="001601F0">
        <w:rPr>
          <w:sz w:val="24"/>
        </w:rPr>
        <w:t>ými</w:t>
      </w:r>
      <w:r>
        <w:rPr>
          <w:sz w:val="24"/>
        </w:rPr>
        <w:t xml:space="preserve"> testovací</w:t>
      </w:r>
      <w:r w:rsidR="001601F0">
        <w:rPr>
          <w:sz w:val="24"/>
        </w:rPr>
        <w:t>mi</w:t>
      </w:r>
      <w:r>
        <w:rPr>
          <w:sz w:val="24"/>
        </w:rPr>
        <w:t xml:space="preserve"> dávk</w:t>
      </w:r>
      <w:r w:rsidR="001601F0">
        <w:rPr>
          <w:sz w:val="24"/>
        </w:rPr>
        <w:t>ami</w:t>
      </w:r>
      <w:r>
        <w:rPr>
          <w:sz w:val="24"/>
        </w:rPr>
        <w:t xml:space="preserve"> bud</w:t>
      </w:r>
      <w:r w:rsidR="001601F0">
        <w:rPr>
          <w:sz w:val="24"/>
        </w:rPr>
        <w:t>e</w:t>
      </w:r>
      <w:r>
        <w:rPr>
          <w:sz w:val="24"/>
        </w:rPr>
        <w:t xml:space="preserve"> </w:t>
      </w:r>
      <w:r w:rsidR="001601F0">
        <w:rPr>
          <w:sz w:val="24"/>
        </w:rPr>
        <w:t>dostupný na této</w:t>
      </w:r>
      <w:r w:rsidR="0044229F">
        <w:rPr>
          <w:sz w:val="24"/>
        </w:rPr>
        <w:t xml:space="preserve"> adrese: </w:t>
      </w:r>
      <w:r w:rsidR="0044229F" w:rsidRPr="0044229F">
        <w:rPr>
          <w:sz w:val="24"/>
        </w:rPr>
        <w:t>http://www.uzis.cz/registry-n</w:t>
      </w:r>
      <w:bookmarkStart w:id="46" w:name="_GoBack"/>
      <w:r w:rsidR="0044229F" w:rsidRPr="0044229F">
        <w:rPr>
          <w:sz w:val="24"/>
        </w:rPr>
        <w:t>zis</w:t>
      </w:r>
      <w:bookmarkEnd w:id="46"/>
      <w:r w:rsidR="0044229F" w:rsidRPr="0044229F">
        <w:rPr>
          <w:sz w:val="24"/>
        </w:rPr>
        <w:t>-vstup</w:t>
      </w:r>
      <w:r w:rsidR="00164524">
        <w:rPr>
          <w:sz w:val="24"/>
        </w:rPr>
        <w:t>.</w:t>
      </w:r>
      <w:r>
        <w:rPr>
          <w:sz w:val="24"/>
        </w:rPr>
        <w:t xml:space="preserve"> </w:t>
      </w:r>
    </w:p>
    <w:p w:rsidR="009B63B3" w:rsidRPr="009B63B3" w:rsidRDefault="009B63B3" w:rsidP="009B63B3"/>
    <w:sectPr w:rsidR="009B63B3" w:rsidRPr="009B63B3" w:rsidSect="00926A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250" w:right="851" w:bottom="1418" w:left="2098" w:header="397" w:footer="4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D49" w:rsidRDefault="000A4D49" w:rsidP="00D5702F">
      <w:r>
        <w:separator/>
      </w:r>
    </w:p>
    <w:p w:rsidR="000A4D49" w:rsidRDefault="000A4D49" w:rsidP="00D5702F"/>
    <w:p w:rsidR="000A4D49" w:rsidRDefault="000A4D49" w:rsidP="00D5702F"/>
  </w:endnote>
  <w:endnote w:type="continuationSeparator" w:id="0">
    <w:p w:rsidR="000A4D49" w:rsidRDefault="000A4D49" w:rsidP="00D5702F">
      <w:r>
        <w:continuationSeparator/>
      </w:r>
    </w:p>
    <w:p w:rsidR="000A4D49" w:rsidRDefault="000A4D49" w:rsidP="00D5702F"/>
    <w:p w:rsidR="000A4D49" w:rsidRDefault="000A4D49" w:rsidP="00D57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BA1" w:rsidRPr="00A216C4" w:rsidRDefault="00B44BA1" w:rsidP="00A216C4">
    <w:pPr>
      <w:pStyle w:val="Zpat"/>
      <w:tabs>
        <w:tab w:val="clear" w:pos="8222"/>
        <w:tab w:val="right" w:pos="9000"/>
      </w:tabs>
      <w:rPr>
        <w:rStyle w:val="strnkovn"/>
        <w:sz w:val="12"/>
      </w:rPr>
    </w:pPr>
    <w:r w:rsidRPr="00A216C4">
      <w:rPr>
        <w:rStyle w:val="strnkovn"/>
      </w:rPr>
      <w:fldChar w:fldCharType="begin"/>
    </w:r>
    <w:r w:rsidRPr="00A216C4">
      <w:rPr>
        <w:rStyle w:val="strnkovn"/>
      </w:rPr>
      <w:instrText xml:space="preserve"> PAGE   \* MERGEFORMAT </w:instrText>
    </w:r>
    <w:r w:rsidRPr="00A216C4">
      <w:rPr>
        <w:rStyle w:val="strnkovn"/>
      </w:rPr>
      <w:fldChar w:fldCharType="separate"/>
    </w:r>
    <w:r>
      <w:rPr>
        <w:rStyle w:val="strnkovn"/>
        <w:noProof/>
      </w:rPr>
      <w:t>4</w:t>
    </w:r>
    <w:r w:rsidRPr="00A216C4">
      <w:rPr>
        <w:rStyle w:val="strnkovn"/>
      </w:rPr>
      <w:fldChar w:fldCharType="end"/>
    </w:r>
    <w:r w:rsidRPr="004D7DEA">
      <w:rPr>
        <w:rFonts w:ascii="Arial Black" w:hAnsi="Arial Black"/>
        <w:color w:val="00009B"/>
      </w:rP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BA1" w:rsidRPr="00FA5DD3" w:rsidRDefault="00B44BA1" w:rsidP="00F31390">
    <w:pPr>
      <w:pStyle w:val="Zpat"/>
      <w:tabs>
        <w:tab w:val="clear" w:pos="8222"/>
      </w:tabs>
      <w:spacing w:before="60"/>
      <w:ind w:left="0"/>
      <w:rPr>
        <w:color w:val="auto"/>
      </w:rPr>
    </w:pPr>
    <w:r w:rsidRPr="00FA5DD3">
      <w:rPr>
        <w:color w:val="auto"/>
      </w:rPr>
      <w:t>Projekt je spolufinancován z prostředků ERDF prostřednictvím Integrovaného operačního programu a státního rozpočtu ČR.</w:t>
    </w:r>
  </w:p>
  <w:p w:rsidR="00B44BA1" w:rsidRPr="00FA5DD3" w:rsidRDefault="00337EF4" w:rsidP="00F31390">
    <w:pPr>
      <w:pStyle w:val="Zpat"/>
      <w:tabs>
        <w:tab w:val="clear" w:pos="8222"/>
      </w:tabs>
      <w:spacing w:before="60" w:line="240" w:lineRule="auto"/>
      <w:ind w:left="0"/>
      <w:rPr>
        <w:color w:va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5F0F7B">
              <wp:simplePos x="0" y="0"/>
              <wp:positionH relativeFrom="column">
                <wp:posOffset>5293995</wp:posOffset>
              </wp:positionH>
              <wp:positionV relativeFrom="paragraph">
                <wp:posOffset>78105</wp:posOffset>
              </wp:positionV>
              <wp:extent cx="523875" cy="271145"/>
              <wp:effectExtent l="0" t="1905" r="1905" b="3175"/>
              <wp:wrapNone/>
              <wp:docPr id="5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3875" cy="271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BA1" w:rsidRDefault="00B44BA1" w:rsidP="00E4763B">
                          <w:pPr>
                            <w:spacing w:before="0"/>
                            <w:jc w:val="right"/>
                          </w:pPr>
                          <w:r w:rsidRPr="00F520BD">
                            <w:rPr>
                              <w:rStyle w:val="zpat-strnkovnCharChar"/>
                            </w:rPr>
                            <w:fldChar w:fldCharType="begin"/>
                          </w:r>
                          <w:r w:rsidRPr="00F520BD">
                            <w:rPr>
                              <w:rStyle w:val="zpat-strnkovnCharChar"/>
                            </w:rPr>
                            <w:instrText xml:space="preserve"> PAGE  \* Arabic  \* MERGEFORMAT </w:instrText>
                          </w:r>
                          <w:r w:rsidRPr="00F520BD">
                            <w:rPr>
                              <w:rStyle w:val="zpat-strnkovnCharChar"/>
                            </w:rPr>
                            <w:fldChar w:fldCharType="separate"/>
                          </w:r>
                          <w:r w:rsidR="00164524">
                            <w:rPr>
                              <w:rStyle w:val="zpat-strnkovnCharChar"/>
                              <w:noProof/>
                            </w:rPr>
                            <w:t>9</w:t>
                          </w:r>
                          <w:r w:rsidRPr="00F520BD">
                            <w:rPr>
                              <w:rStyle w:val="zpat-strnkovnCharCha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5F0F7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416.85pt;margin-top:6.15pt;width:41.25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" stroked="f" strokeweight="0">
              <v:textbox>
                <w:txbxContent>
                  <w:p w:rsidR="00B44BA1" w:rsidRDefault="00B44BA1" w:rsidP="00E4763B">
                    <w:pPr>
                      <w:spacing w:before="0"/>
                      <w:jc w:val="right"/>
                    </w:pPr>
                    <w:r w:rsidRPr="00F520BD">
                      <w:rPr>
                        <w:rStyle w:val="zpat-strnkovnCharChar"/>
                      </w:rPr>
                      <w:fldChar w:fldCharType="begin"/>
                    </w:r>
                    <w:r w:rsidRPr="00F520BD">
                      <w:rPr>
                        <w:rStyle w:val="zpat-strnkovnCharChar"/>
                      </w:rPr>
                      <w:instrText xml:space="preserve"> PAGE  \* Arabic  \* MERGEFORMAT </w:instrText>
                    </w:r>
                    <w:r w:rsidRPr="00F520BD">
                      <w:rPr>
                        <w:rStyle w:val="zpat-strnkovnCharChar"/>
                      </w:rPr>
                      <w:fldChar w:fldCharType="separate"/>
                    </w:r>
                    <w:r w:rsidR="00164524">
                      <w:rPr>
                        <w:rStyle w:val="zpat-strnkovnCharChar"/>
                        <w:noProof/>
                      </w:rPr>
                      <w:t>9</w:t>
                    </w:r>
                    <w:r w:rsidRPr="00F520BD">
                      <w:rPr>
                        <w:rStyle w:val="zpat-strnkovnCharCha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proofErr w:type="spellStart"/>
    <w:r w:rsidR="00B44BA1" w:rsidRPr="00FA5DD3">
      <w:rPr>
        <w:color w:val="auto"/>
      </w:rPr>
      <w:t>Reg</w:t>
    </w:r>
    <w:proofErr w:type="spellEnd"/>
    <w:r w:rsidR="00B44BA1" w:rsidRPr="00FA5DD3">
      <w:rPr>
        <w:color w:val="auto"/>
      </w:rPr>
      <w:t xml:space="preserve">. </w:t>
    </w:r>
    <w:proofErr w:type="gramStart"/>
    <w:r w:rsidR="00B44BA1" w:rsidRPr="00FA5DD3">
      <w:rPr>
        <w:color w:val="auto"/>
      </w:rPr>
      <w:t>číslo</w:t>
    </w:r>
    <w:proofErr w:type="gramEnd"/>
    <w:r w:rsidR="00B44BA1" w:rsidRPr="00FA5DD3">
      <w:rPr>
        <w:color w:val="auto"/>
      </w:rPr>
      <w:t xml:space="preserve"> projektu: CZ.1.06/1.1.00/07.06382</w:t>
    </w:r>
  </w:p>
  <w:p w:rsidR="00B44BA1" w:rsidRPr="00EA04C8" w:rsidRDefault="00B44BA1" w:rsidP="00F31390">
    <w:pPr>
      <w:pStyle w:val="Zpat"/>
      <w:tabs>
        <w:tab w:val="clear" w:pos="8222"/>
        <w:tab w:val="right" w:pos="9000"/>
      </w:tabs>
      <w:spacing w:before="60"/>
      <w:ind w:left="0"/>
      <w:rPr>
        <w:rStyle w:val="zpat-strnkovnCharChar"/>
        <w:sz w:val="12"/>
        <w:szCs w:val="24"/>
      </w:rPr>
    </w:pPr>
    <w:r w:rsidRPr="00FA5DD3">
      <w:rPr>
        <w:color w:val="auto"/>
      </w:rPr>
      <w:t>Název projektu</w:t>
    </w:r>
    <w:r w:rsidRPr="00FA5DD3">
      <w:rPr>
        <w:b/>
        <w:bCs/>
        <w:color w:val="auto"/>
      </w:rPr>
      <w:t xml:space="preserve">: </w:t>
    </w:r>
    <w:r w:rsidRPr="00FA5DD3">
      <w:rPr>
        <w:color w:val="auto"/>
      </w:rPr>
      <w:t xml:space="preserve">23-Úprava rezortních registrů a konsolidace rezortních dat v návaznosti na základní registry </w:t>
    </w:r>
    <w:r>
      <w:rPr>
        <w:color w:val="auto"/>
      </w:rPr>
      <w:t>veřejné správy</w:t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BA1" w:rsidRPr="00FA5DD3" w:rsidRDefault="00B44BA1" w:rsidP="00F31390">
    <w:pPr>
      <w:pStyle w:val="Zpat"/>
      <w:tabs>
        <w:tab w:val="clear" w:pos="8222"/>
      </w:tabs>
      <w:spacing w:before="60"/>
      <w:ind w:left="0"/>
      <w:rPr>
        <w:color w:val="auto"/>
      </w:rPr>
    </w:pPr>
    <w:r w:rsidRPr="00FA5DD3">
      <w:rPr>
        <w:color w:val="auto"/>
      </w:rPr>
      <w:t>Projekt je spolufinancován z prostředků ERDF prostřednictvím Integrovaného operačního programu a státního rozpočtu ČR.</w:t>
    </w:r>
  </w:p>
  <w:p w:rsidR="00B44BA1" w:rsidRPr="00FA5DD3" w:rsidRDefault="00B44BA1" w:rsidP="00F31390">
    <w:pPr>
      <w:pStyle w:val="Zpat"/>
      <w:tabs>
        <w:tab w:val="clear" w:pos="8222"/>
      </w:tabs>
      <w:spacing w:before="60" w:line="240" w:lineRule="auto"/>
      <w:ind w:left="0"/>
      <w:rPr>
        <w:color w:val="auto"/>
      </w:rPr>
    </w:pPr>
    <w:proofErr w:type="spellStart"/>
    <w:r w:rsidRPr="00FA5DD3">
      <w:rPr>
        <w:color w:val="auto"/>
      </w:rPr>
      <w:t>Reg</w:t>
    </w:r>
    <w:proofErr w:type="spellEnd"/>
    <w:r w:rsidRPr="00FA5DD3">
      <w:rPr>
        <w:color w:val="auto"/>
      </w:rPr>
      <w:t xml:space="preserve">. </w:t>
    </w:r>
    <w:proofErr w:type="gramStart"/>
    <w:r w:rsidRPr="00FA5DD3">
      <w:rPr>
        <w:color w:val="auto"/>
      </w:rPr>
      <w:t>číslo</w:t>
    </w:r>
    <w:proofErr w:type="gramEnd"/>
    <w:r w:rsidRPr="00FA5DD3">
      <w:rPr>
        <w:color w:val="auto"/>
      </w:rPr>
      <w:t xml:space="preserve"> projektu: CZ.1.06/1.1.00/07.06382</w:t>
    </w:r>
  </w:p>
  <w:p w:rsidR="00B44BA1" w:rsidRPr="00EA04C8" w:rsidRDefault="00B44BA1" w:rsidP="00F31390">
    <w:pPr>
      <w:pStyle w:val="Zpat"/>
      <w:tabs>
        <w:tab w:val="clear" w:pos="8222"/>
        <w:tab w:val="right" w:pos="9000"/>
      </w:tabs>
      <w:spacing w:before="60"/>
      <w:ind w:left="0"/>
    </w:pPr>
    <w:r w:rsidRPr="00FA5DD3">
      <w:rPr>
        <w:color w:val="auto"/>
      </w:rPr>
      <w:t>Název projektu</w:t>
    </w:r>
    <w:r w:rsidRPr="00FA5DD3">
      <w:rPr>
        <w:b/>
        <w:bCs/>
        <w:color w:val="auto"/>
      </w:rPr>
      <w:t xml:space="preserve">: </w:t>
    </w:r>
    <w:r w:rsidRPr="00FA5DD3">
      <w:rPr>
        <w:color w:val="auto"/>
      </w:rPr>
      <w:t xml:space="preserve">23-Úprava rezortních registrů a konsolidace rezortních dat v návaznosti na základní registry </w:t>
    </w:r>
    <w:r>
      <w:rPr>
        <w:color w:val="auto"/>
      </w:rPr>
      <w:t>veřejné správy</w:t>
    </w:r>
    <w:r>
      <w:rPr>
        <w:color w:val="auto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D49" w:rsidRDefault="000A4D49" w:rsidP="00D5702F">
      <w:r>
        <w:separator/>
      </w:r>
    </w:p>
    <w:p w:rsidR="000A4D49" w:rsidRDefault="000A4D49" w:rsidP="00D5702F"/>
    <w:p w:rsidR="000A4D49" w:rsidRDefault="000A4D49" w:rsidP="00D5702F"/>
  </w:footnote>
  <w:footnote w:type="continuationSeparator" w:id="0">
    <w:p w:rsidR="000A4D49" w:rsidRDefault="000A4D49" w:rsidP="00D5702F">
      <w:r>
        <w:continuationSeparator/>
      </w:r>
    </w:p>
    <w:p w:rsidR="000A4D49" w:rsidRDefault="000A4D49" w:rsidP="00D5702F"/>
    <w:p w:rsidR="000A4D49" w:rsidRDefault="000A4D49" w:rsidP="00D570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BA1" w:rsidRDefault="00B44BA1">
    <w:pPr>
      <w:pStyle w:val="Zhlav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75F0F77" wp14:editId="775F0F78">
          <wp:simplePos x="0" y="0"/>
          <wp:positionH relativeFrom="margin">
            <wp:posOffset>1270</wp:posOffset>
          </wp:positionH>
          <wp:positionV relativeFrom="margin">
            <wp:posOffset>-527050</wp:posOffset>
          </wp:positionV>
          <wp:extent cx="5680710" cy="373380"/>
          <wp:effectExtent l="19050" t="0" r="0" b="0"/>
          <wp:wrapSquare wrapText="bothSides"/>
          <wp:docPr id="13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710" cy="373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A3E" w:rsidRDefault="00926A3E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left</wp:align>
              </wp:positionH>
              <wp:positionV relativeFrom="margin">
                <wp:posOffset>-626110</wp:posOffset>
              </wp:positionV>
              <wp:extent cx="5647690" cy="358775"/>
              <wp:effectExtent l="0" t="0" r="0" b="3175"/>
              <wp:wrapNone/>
              <wp:docPr id="6" name="Group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47690" cy="358775"/>
                        <a:chOff x="0" y="0"/>
                        <a:chExt cx="56479" cy="3586"/>
                      </a:xfrm>
                    </wpg:grpSpPr>
                    <pic:pic xmlns:pic="http://schemas.openxmlformats.org/drawingml/2006/picture">
                      <pic:nvPicPr>
                        <pic:cNvPr id="7" name="Obrázek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309" y="157"/>
                          <a:ext cx="11548" cy="323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obrázek 10" descr="logo IOP + EU + text -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18"/>
                          <a:ext cx="29008" cy="323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Obrázek 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119" y="0"/>
                          <a:ext cx="5360" cy="358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5EDF05" id="Group 73" o:spid="_x0000_s1026" style="position:absolute;margin-left:0;margin-top:-49.3pt;width:444.7pt;height:28.25pt;z-index:251666432;mso-position-horizontal:left;mso-position-horizontal-relative:margin;mso-position-vertical-relative:margin" coordsize="56479,35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6" o:spid="_x0000_s1027" type="#_x0000_t75" style="position:absolute;left:30309;top:157;width:11548;height:32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m8AvCAAAA2gAAAA8AAABkcnMvZG93bnJldi54bWxEj1uLwjAUhN8X/A/hLOybpuutUo0iwoLg&#10;07rr5fHQHNtic1KSWOu/3wjCPg4z8w2zWHWmFi05X1lW8DlIQBDnVldcKPj9+erPQPiArLG2TAoe&#10;5GG17L0tMNP2zt/U7kMhIoR9hgrKEJpMSp+XZNAPbEMcvYt1BkOUrpDa4T3CTS2HSTKVBiuOCyU2&#10;tCkpv+5vRkHeOk6P191tRqNjOjnTaKwPJ6U+3rv1HESgLvyHX+2tVpDC80q8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5vALwgAAANoAAAAPAAAAAAAAAAAAAAAAAJ8C&#10;AABkcnMvZG93bnJldi54bWxQSwUGAAAAAAQABAD3AAAAjgMAAAAA&#10;">
                <v:imagedata r:id="rId4" o:title=""/>
                <v:path arrowok="t"/>
              </v:shape>
              <v:shape id="obrázek 10" o:spid="_x0000_s1028" type="#_x0000_t75" alt="logo IOP + EU + text - 1" style="position:absolute;top:118;width:29008;height:32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q3T+6AAAA2gAAAA8AAABkcnMvZG93bnJldi54bWxET0sKwjAQ3QveIYzgTlNFRKppKaLg1s8B&#10;xmZsi82kNrFWT28WgsvH+2/S3tSio9ZVlhXMphEI4tzqigsFl/N+sgLhPLLG2jIpeJODNBkONhhr&#10;++IjdSdfiBDCLkYFpfdNLKXLSzLoprYhDtzNtgZ9gG0hdYuvEG5qOY+ipTRYcWgosaFtSfn99DQK&#10;PlnW8+P93HWX5W1+l7xgfbVKjUd9tgbhqfd/8c990ArC1nAl3ACZfA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aOrdP7oAAADaAAAADwAAAAAAAAAAAAAAAACfAgAAZHJzL2Rv&#10;d25yZXYueG1sUEsFBgAAAAAEAAQA9wAAAIYDAAAAAA==&#10;">
                <v:imagedata r:id="rId5" o:title="logo IOP + EU + text - 1"/>
                <v:path arrowok="t"/>
              </v:shape>
              <v:shape id="Obrázek 7" o:spid="_x0000_s1029" type="#_x0000_t75" style="position:absolute;left:51119;width:5360;height:35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iiznBAAAA2gAAAA8AAABkcnMvZG93bnJldi54bWxEj1FrwjAUhd8H/odwhb2tqWVsWo0iA0GZ&#10;D7P6Ay7NtS02NyXJNPv3iyD4eDjfOYezWEXTiys531lWMMlyEMS11R03Ck7HzdsUhA/IGnvLpOCP&#10;PKyWo5cFltre+EDXKjQilbAvUUEbwlBK6euWDPrMDsTJO1tnMCTpGqkd3lK56WWR5x/SYMdpocWB&#10;vlqqL9WvUWCHz937z7efFXXcmyLfYUygUq/juJ6DCBTDE36kt1rBDO5X0g2Qy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CiiznBAAAA2gAAAA8AAAAAAAAAAAAAAAAAnwIA&#10;AGRycy9kb3ducmV2LnhtbFBLBQYAAAAABAAEAPcAAACNAwAAAAA=&#10;">
                <v:imagedata r:id="rId6" o:title=""/>
                <v:path arrowok="t"/>
              </v:shape>
              <w10:wrap anchorx="margin" anchory="margin"/>
            </v:group>
          </w:pict>
        </mc:Fallback>
      </mc:AlternateContent>
    </w:r>
  </w:p>
  <w:p w:rsidR="00926A3E" w:rsidRDefault="00926A3E">
    <w:pPr>
      <w:pStyle w:val="Zhlav"/>
    </w:pPr>
  </w:p>
  <w:p w:rsidR="00B44BA1" w:rsidRDefault="00B44BA1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BA1" w:rsidRPr="00C43A67" w:rsidRDefault="00337EF4" w:rsidP="00C43A67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5647690" cy="358775"/>
              <wp:effectExtent l="0" t="2540" r="635" b="635"/>
              <wp:wrapNone/>
              <wp:docPr id="1" name="Skupin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47690" cy="358775"/>
                        <a:chOff x="0" y="0"/>
                        <a:chExt cx="56479" cy="3586"/>
                      </a:xfrm>
                    </wpg:grpSpPr>
                    <pic:pic xmlns:pic="http://schemas.openxmlformats.org/drawingml/2006/picture">
                      <pic:nvPicPr>
                        <pic:cNvPr id="2" name="Obrázek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309" y="157"/>
                          <a:ext cx="11548" cy="323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ázek 10" descr="logo IOP + EU + text -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18"/>
                          <a:ext cx="29008" cy="323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Obrázek 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119" y="0"/>
                          <a:ext cx="5360" cy="358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68F67D" id="Skupina 8" o:spid="_x0000_s1026" style="position:absolute;margin-left:0;margin-top:-42.55pt;width:444.7pt;height:28.25pt;z-index:251665408;mso-position-horizontal-relative:margin;mso-position-vertical-relative:margin" coordsize="56479,35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6" o:spid="_x0000_s1027" type="#_x0000_t75" style="position:absolute;left:30309;top:157;width:11548;height:32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RU5PBAAAA2gAAAA8AAABkcnMvZG93bnJldi54bWxEj1uLwjAUhN+F/Q/hLPim6XqnGmVZEASf&#10;vKzr46E52xabk5LEWv+9EQQfh5n5hlmsWlOJhpwvLSv46icgiDOrS84VHA/r3gyED8gaK8uk4E4e&#10;VsuPzgJTbW+8o2YfchEh7FNUUIRQp1L6rCCDvm9r4uj9W2cwROlyqR3eItxUcpAkE2mw5LhQYE0/&#10;BWWX/dUoyBrH09Nle53R8DQdn2k40r9/SnU/2+85iEBteIdf7Y1WMIDnlXgD5PI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ORU5PBAAAA2gAAAA8AAAAAAAAAAAAAAAAAnwIA&#10;AGRycy9kb3ducmV2LnhtbFBLBQYAAAAABAAEAPcAAACNAwAAAAA=&#10;">
                <v:imagedata r:id="rId4" o:title=""/>
                <v:path arrowok="t"/>
              </v:shape>
              <v:shape id="obrázek 10" o:spid="_x0000_s1028" type="#_x0000_t75" alt="logo IOP + EU + text - 1" style="position:absolute;top:118;width:29008;height:32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OT069AAAA2gAAAA8AAABkcnMvZG93bnJldi54bWxEj80KwjAQhO+C7xBW8KapP4hUoxRR8OrP&#10;A6zN2habTW1irT69EQSPw8x8wyzXrSlFQ7UrLCsYDSMQxKnVBWcKzqfdYA7CeWSNpWVS8CIH61W3&#10;s8RY2ycfqDn6TAQIuxgV5N5XsZQuzcmgG9qKOHhXWxv0QdaZ1DU+A9yUchxFM2mw4LCQY0WbnNLb&#10;8WEUvJOk5fvrsW3Os+v4JnnK+mKV6vfaZAHCU+v/4V97rxVM4Hsl3AC5+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k5PTr0AAADaAAAADwAAAAAAAAAAAAAAAACfAgAAZHJz&#10;L2Rvd25yZXYueG1sUEsFBgAAAAAEAAQA9wAAAIkDAAAAAA==&#10;">
                <v:imagedata r:id="rId5" o:title="logo IOP + EU + text - 1"/>
                <v:path arrowok="t"/>
              </v:shape>
              <v:shape id="Obrázek 7" o:spid="_x0000_s1029" type="#_x0000_t75" style="position:absolute;left:51119;width:5360;height:35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fq7PBAAAA2wAAAA8AAABkcnMvZG93bnJldi54bWxEj9uKwjAQhu8XfIcwwt6tqWXxUJuKLAiK&#10;Xnh6gKEZ22IzKU1Ws2+/EQTvZphv/kO+DKYVd+pdY1nBeJSAIC6tbrhScDmvv2YgnEfW2FomBX/k&#10;YFkMPnLMtH3wke4nX4kowi5DBbX3XSalK2sy6Ea2I463q+0N+rj2ldQ9PqK4aWWaJBNpsOHoUGNH&#10;PzWVt9OvUWC76fb7sHPztAx7kyZbDBFU6nMYVgsQnoJ/w6/vjY7xx/DsEgeQx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cfq7PBAAAA2wAAAA8AAAAAAAAAAAAAAAAAnwIA&#10;AGRycy9kb3ducmV2LnhtbFBLBQYAAAAABAAEAPcAAACNAwAAAAA=&#10;">
                <v:imagedata r:id="rId6" o:title=""/>
                <v:path arrowok="t"/>
              </v:shape>
              <w10:wrap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0268_"/>
      </v:shape>
    </w:pict>
  </w:numPicBullet>
  <w:numPicBullet w:numPicBulletId="1">
    <w:pict>
      <v:shape id="_x0000_i1031" type="#_x0000_t75" style="width:16.5pt;height:14.25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4A54090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AE088C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C409F8"/>
    <w:lvl w:ilvl="0">
      <w:start w:val="1"/>
      <w:numFmt w:val="lowerRoman"/>
      <w:pStyle w:val="slovanseznam3"/>
      <w:lvlText w:val="%1."/>
      <w:lvlJc w:val="left"/>
      <w:pPr>
        <w:tabs>
          <w:tab w:val="num" w:pos="1191"/>
        </w:tabs>
        <w:ind w:left="1191" w:hanging="397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2CC616F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4EE5C74"/>
    <w:lvl w:ilvl="0">
      <w:start w:val="1"/>
      <w:numFmt w:val="bullet"/>
      <w:pStyle w:val="Seznamsodrkami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auto"/>
        <w:sz w:val="20"/>
        <w:szCs w:val="20"/>
      </w:rPr>
    </w:lvl>
  </w:abstractNum>
  <w:abstractNum w:abstractNumId="5" w15:restartNumberingAfterBreak="0">
    <w:nsid w:val="FFFFFF89"/>
    <w:multiLevelType w:val="singleLevel"/>
    <w:tmpl w:val="F3B0638A"/>
    <w:lvl w:ilvl="0">
      <w:start w:val="1"/>
      <w:numFmt w:val="bullet"/>
      <w:pStyle w:val="Seznamsodrkami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  <w:sz w:val="20"/>
        <w:szCs w:val="20"/>
      </w:rPr>
    </w:lvl>
  </w:abstractNum>
  <w:abstractNum w:abstractNumId="6" w15:restartNumberingAfterBreak="0">
    <w:nsid w:val="00987FDD"/>
    <w:multiLevelType w:val="hybridMultilevel"/>
    <w:tmpl w:val="C4464520"/>
    <w:lvl w:ilvl="0" w:tplc="D0EA4F4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41B8D"/>
    <w:multiLevelType w:val="multilevel"/>
    <w:tmpl w:val="A6ACBB24"/>
    <w:lvl w:ilvl="0">
      <w:start w:val="1"/>
      <w:numFmt w:val="upperLetter"/>
      <w:lvlText w:val="Příloha %1 "/>
      <w:lvlJc w:val="left"/>
      <w:pPr>
        <w:tabs>
          <w:tab w:val="num" w:pos="2835"/>
        </w:tabs>
        <w:ind w:left="1304" w:hanging="1304"/>
      </w:pPr>
      <w:rPr>
        <w:rFonts w:hint="default"/>
        <w:b w:val="0"/>
        <w:i w:val="0"/>
        <w:color w:val="95ADCA"/>
        <w:sz w:val="56"/>
        <w:szCs w:val="56"/>
      </w:rPr>
    </w:lvl>
    <w:lvl w:ilvl="1">
      <w:start w:val="1"/>
      <w:numFmt w:val="decimal"/>
      <w:pStyle w:val="Rozloendokumentu"/>
      <w:lvlText w:val="%2)"/>
      <w:lvlJc w:val="left"/>
      <w:pPr>
        <w:tabs>
          <w:tab w:val="num" w:pos="907"/>
        </w:tabs>
        <w:ind w:left="907" w:hanging="397"/>
      </w:pPr>
      <w:rPr>
        <w:rFonts w:hint="default"/>
        <w:b/>
        <w:i w:val="0"/>
        <w:color w:val="95ADCA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97"/>
      </w:pPr>
      <w:rPr>
        <w:rFonts w:hint="default"/>
        <w:b/>
        <w:i w:val="0"/>
        <w:color w:val="95ADCA"/>
        <w:spacing w:val="0"/>
      </w:rPr>
    </w:lvl>
    <w:lvl w:ilvl="3">
      <w:start w:val="1"/>
      <w:numFmt w:val="lowerRoman"/>
      <w:lvlText w:val="%4)"/>
      <w:lvlJc w:val="left"/>
      <w:pPr>
        <w:tabs>
          <w:tab w:val="num" w:pos="1701"/>
        </w:tabs>
        <w:ind w:left="1701" w:hanging="397"/>
      </w:pPr>
      <w:rPr>
        <w:rFonts w:hint="default"/>
        <w:b/>
        <w:i w:val="0"/>
        <w:color w:val="95ADCA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  <w:b w:val="0"/>
        <w:i w:val="0"/>
        <w:color w:val="95ADCA"/>
        <w:spacing w:val="20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8" w15:restartNumberingAfterBreak="0">
    <w:nsid w:val="07C83434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12DB1D4E"/>
    <w:multiLevelType w:val="hybridMultilevel"/>
    <w:tmpl w:val="E86C01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57EC0"/>
    <w:multiLevelType w:val="multilevel"/>
    <w:tmpl w:val="FF502E4E"/>
    <w:lvl w:ilvl="0">
      <w:start w:val="1"/>
      <w:numFmt w:val="lowerLetter"/>
      <w:pStyle w:val="slovanseznam2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none"/>
      <w:lvlText w:val="i."/>
      <w:lvlJc w:val="left"/>
      <w:pPr>
        <w:tabs>
          <w:tab w:val="num" w:pos="1191"/>
        </w:tabs>
        <w:ind w:left="1191" w:hanging="397"/>
      </w:pPr>
      <w:rPr>
        <w:rFonts w:ascii="Verdana" w:hAnsi="Verdana" w:hint="default"/>
      </w:rPr>
    </w:lvl>
    <w:lvl w:ilvl="2">
      <w:start w:val="1"/>
      <w:numFmt w:val="none"/>
      <w:lvlText w:val="%3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3">
      <w:numFmt w:val="none"/>
      <w:lvlText w:val="%4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9313452"/>
    <w:multiLevelType w:val="hybridMultilevel"/>
    <w:tmpl w:val="6EFAFBBA"/>
    <w:lvl w:ilvl="0" w:tplc="C2EEB44C">
      <w:start w:val="1"/>
      <w:numFmt w:val="decimal"/>
      <w:pStyle w:val="Literatura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68402F"/>
    <w:multiLevelType w:val="multilevel"/>
    <w:tmpl w:val="474C90F2"/>
    <w:lvl w:ilvl="0">
      <w:start w:val="1"/>
      <w:numFmt w:val="decimal"/>
      <w:pStyle w:val="Popisek-tabulka"/>
      <w:suff w:val="space"/>
      <w:lvlText w:val="Tabulka %1:"/>
      <w:lvlJc w:val="left"/>
      <w:pPr>
        <w:ind w:left="709" w:firstLine="0"/>
      </w:pPr>
      <w:rPr>
        <w:rFonts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850"/>
        </w:tabs>
        <w:ind w:left="850" w:hanging="283"/>
      </w:pPr>
      <w:rPr>
        <w:rFonts w:ascii="Courier New" w:hAnsi="Courier New" w:hint="default"/>
        <w:color w:val="FF7F00"/>
        <w:sz w:val="18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1A920166"/>
    <w:multiLevelType w:val="hybridMultilevel"/>
    <w:tmpl w:val="542A208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4D0B2B"/>
    <w:multiLevelType w:val="hybridMultilevel"/>
    <w:tmpl w:val="408213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45E79"/>
    <w:multiLevelType w:val="multilevel"/>
    <w:tmpl w:val="62500144"/>
    <w:lvl w:ilvl="0">
      <w:start w:val="1"/>
      <w:numFmt w:val="upperLetter"/>
      <w:pStyle w:val="Ploha1"/>
      <w:lvlText w:val="Příloha %1"/>
      <w:lvlJc w:val="right"/>
      <w:pPr>
        <w:tabs>
          <w:tab w:val="num" w:pos="0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loha2"/>
      <w:lvlText w:val="%1.%2"/>
      <w:lvlJc w:val="right"/>
      <w:pPr>
        <w:tabs>
          <w:tab w:val="num" w:pos="1191"/>
        </w:tabs>
        <w:ind w:left="1191" w:hanging="1871"/>
      </w:pPr>
      <w:rPr>
        <w:rFonts w:ascii="Verdana" w:hAnsi="Verdana" w:hint="default"/>
        <w:b/>
        <w:i w:val="0"/>
        <w:color w:val="5F5F5F"/>
      </w:rPr>
    </w:lvl>
    <w:lvl w:ilvl="2">
      <w:start w:val="1"/>
      <w:numFmt w:val="decimal"/>
      <w:pStyle w:val="Ploha3"/>
      <w:lvlText w:val="%1.%2.%3"/>
      <w:lvlJc w:val="right"/>
      <w:pPr>
        <w:tabs>
          <w:tab w:val="num" w:pos="170"/>
        </w:tabs>
        <w:ind w:left="170" w:hanging="567"/>
      </w:pPr>
      <w:rPr>
        <w:rFonts w:ascii="Verdana" w:hAnsi="Verdana" w:hint="default"/>
        <w:b/>
        <w:i w:val="0"/>
        <w:color w:val="5F5F5F"/>
      </w:rPr>
    </w:lvl>
    <w:lvl w:ilvl="3">
      <w:start w:val="1"/>
      <w:numFmt w:val="decimal"/>
      <w:pStyle w:val="Ploha4"/>
      <w:lvlText w:val="%1.%2.%3.%4"/>
      <w:lvlJc w:val="right"/>
      <w:pPr>
        <w:tabs>
          <w:tab w:val="num" w:pos="0"/>
        </w:tabs>
        <w:ind w:left="0" w:hanging="397"/>
      </w:pPr>
      <w:rPr>
        <w:rFonts w:ascii="Verdana" w:hAnsi="Verdana" w:hint="default"/>
        <w:b/>
        <w:i w:val="0"/>
        <w:color w:val="5F5F5F"/>
      </w:rPr>
    </w:lvl>
    <w:lvl w:ilvl="4">
      <w:start w:val="1"/>
      <w:numFmt w:val="decimal"/>
      <w:lvlText w:val="%1.%2.%3.%4.%5"/>
      <w:lvlJc w:val="right"/>
      <w:pPr>
        <w:tabs>
          <w:tab w:val="num" w:pos="170"/>
        </w:tabs>
        <w:ind w:left="170" w:hanging="170"/>
      </w:pPr>
      <w:rPr>
        <w:rFonts w:ascii="Verdana" w:hAnsi="Verdana" w:hint="default"/>
        <w:b/>
        <w:i w:val="0"/>
        <w:color w:val="5F5F5F"/>
      </w:rPr>
    </w:lvl>
    <w:lvl w:ilvl="5">
      <w:start w:val="1"/>
      <w:numFmt w:val="decimal"/>
      <w:lvlText w:val="%1.%2.%3.%4.%5.%6"/>
      <w:lvlJc w:val="right"/>
      <w:pPr>
        <w:tabs>
          <w:tab w:val="num" w:pos="170"/>
        </w:tabs>
        <w:ind w:left="17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170"/>
        </w:tabs>
        <w:ind w:left="17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tabs>
          <w:tab w:val="num" w:pos="170"/>
        </w:tabs>
        <w:ind w:left="17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tabs>
          <w:tab w:val="num" w:pos="170"/>
        </w:tabs>
        <w:ind w:left="170" w:hanging="170"/>
      </w:pPr>
      <w:rPr>
        <w:rFonts w:hint="default"/>
      </w:rPr>
    </w:lvl>
  </w:abstractNum>
  <w:abstractNum w:abstractNumId="16" w15:restartNumberingAfterBreak="0">
    <w:nsid w:val="3379568C"/>
    <w:multiLevelType w:val="multilevel"/>
    <w:tmpl w:val="694A9CB6"/>
    <w:lvl w:ilvl="0">
      <w:start w:val="1"/>
      <w:numFmt w:val="decimal"/>
      <w:pStyle w:val="slovanseznam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ascii="Verdana" w:hAnsi="Verdana"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63"/>
        </w:tabs>
        <w:ind w:left="1763" w:hanging="360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2123"/>
        </w:tabs>
        <w:ind w:left="2123" w:hanging="360"/>
      </w:pPr>
      <w:rPr>
        <w:rFonts w:hint="default"/>
      </w:rPr>
    </w:lvl>
    <w:lvl w:ilvl="6">
      <w:start w:val="1"/>
      <w:numFmt w:val="none"/>
      <w:lvlText w:val="(1)"/>
      <w:lvlJc w:val="left"/>
      <w:pPr>
        <w:tabs>
          <w:tab w:val="num" w:pos="2483"/>
        </w:tabs>
        <w:ind w:left="2483" w:hanging="360"/>
      </w:pPr>
      <w:rPr>
        <w:rFonts w:hint="default"/>
      </w:rPr>
    </w:lvl>
    <w:lvl w:ilvl="7">
      <w:start w:val="1"/>
      <w:numFmt w:val="none"/>
      <w:lvlText w:val="(a)"/>
      <w:lvlJc w:val="left"/>
      <w:pPr>
        <w:tabs>
          <w:tab w:val="num" w:pos="2843"/>
        </w:tabs>
        <w:ind w:left="2843" w:hanging="360"/>
      </w:pPr>
      <w:rPr>
        <w:rFonts w:hint="default"/>
      </w:rPr>
    </w:lvl>
    <w:lvl w:ilvl="8">
      <w:start w:val="1"/>
      <w:numFmt w:val="none"/>
      <w:lvlText w:val="(i)"/>
      <w:lvlJc w:val="left"/>
      <w:pPr>
        <w:tabs>
          <w:tab w:val="num" w:pos="3203"/>
        </w:tabs>
        <w:ind w:left="3203" w:hanging="360"/>
      </w:pPr>
      <w:rPr>
        <w:rFonts w:hint="default"/>
      </w:rPr>
    </w:lvl>
  </w:abstractNum>
  <w:abstractNum w:abstractNumId="17" w15:restartNumberingAfterBreak="0">
    <w:nsid w:val="3A631E1F"/>
    <w:multiLevelType w:val="hybridMultilevel"/>
    <w:tmpl w:val="ADC622BC"/>
    <w:lvl w:ilvl="0" w:tplc="63DC8F72">
      <w:start w:val="1"/>
      <w:numFmt w:val="bullet"/>
      <w:pStyle w:val="Seznamsodrkami4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A6886"/>
    <w:multiLevelType w:val="multilevel"/>
    <w:tmpl w:val="04050023"/>
    <w:styleLink w:val="lnekoddl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5F935223"/>
    <w:multiLevelType w:val="hybridMultilevel"/>
    <w:tmpl w:val="3B92C2B6"/>
    <w:lvl w:ilvl="0" w:tplc="A8A2E16A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3775E"/>
    <w:multiLevelType w:val="hybridMultilevel"/>
    <w:tmpl w:val="3D0A0F88"/>
    <w:lvl w:ilvl="0" w:tplc="9B8E212E">
      <w:start w:val="1"/>
      <w:numFmt w:val="bullet"/>
      <w:pStyle w:val="Seznamsodrkami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34D65"/>
    <w:multiLevelType w:val="multilevel"/>
    <w:tmpl w:val="1EF2A34E"/>
    <w:lvl w:ilvl="0">
      <w:start w:val="1"/>
      <w:numFmt w:val="decimal"/>
      <w:pStyle w:val="Popisek-obrzek"/>
      <w:suff w:val="space"/>
      <w:lvlText w:val="Obrázek %1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</w:abstractNum>
  <w:abstractNum w:abstractNumId="22" w15:restartNumberingAfterBreak="0">
    <w:nsid w:val="70901913"/>
    <w:multiLevelType w:val="hybridMultilevel"/>
    <w:tmpl w:val="552A885A"/>
    <w:lvl w:ilvl="0" w:tplc="59FA38C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B4ED6"/>
    <w:multiLevelType w:val="multilevel"/>
    <w:tmpl w:val="5470E124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hanging="1191"/>
      </w:pPr>
      <w:rPr>
        <w:rFonts w:ascii="Verdana" w:hAnsi="Verdana" w:hint="default"/>
        <w:b/>
        <w:i w:val="0"/>
        <w:color w:val="auto"/>
        <w:szCs w:val="56"/>
      </w:rPr>
    </w:lvl>
    <w:lvl w:ilvl="1">
      <w:start w:val="1"/>
      <w:numFmt w:val="decimal"/>
      <w:pStyle w:val="Nadpis2"/>
      <w:isLgl/>
      <w:lvlText w:val="%1.%2"/>
      <w:lvlJc w:val="left"/>
      <w:pPr>
        <w:tabs>
          <w:tab w:val="num" w:pos="0"/>
        </w:tabs>
        <w:ind w:left="0" w:hanging="1191"/>
      </w:pPr>
      <w:rPr>
        <w:rFonts w:ascii="Verdana" w:hAnsi="Verdana" w:hint="default"/>
        <w:b/>
        <w:i w:val="0"/>
        <w:color w:val="auto"/>
      </w:rPr>
    </w:lvl>
    <w:lvl w:ilvl="2">
      <w:start w:val="1"/>
      <w:numFmt w:val="decimal"/>
      <w:pStyle w:val="Nadpis3"/>
      <w:isLgl/>
      <w:lvlText w:val="%1.%2.%3"/>
      <w:lvlJc w:val="left"/>
      <w:pPr>
        <w:tabs>
          <w:tab w:val="num" w:pos="0"/>
        </w:tabs>
        <w:ind w:left="0" w:hanging="1191"/>
      </w:pPr>
      <w:rPr>
        <w:rFonts w:ascii="Verdana" w:hAnsi="Verdana" w:hint="default"/>
        <w:b/>
        <w:i w:val="0"/>
        <w:color w:val="auto"/>
        <w:spacing w:val="0"/>
      </w:rPr>
    </w:lvl>
    <w:lvl w:ilvl="3">
      <w:start w:val="1"/>
      <w:numFmt w:val="decimal"/>
      <w:pStyle w:val="Nadpis4"/>
      <w:isLgl/>
      <w:lvlText w:val="%1.%2.%3.%4"/>
      <w:lvlJc w:val="left"/>
      <w:pPr>
        <w:tabs>
          <w:tab w:val="num" w:pos="227"/>
        </w:tabs>
        <w:ind w:left="227" w:hanging="1304"/>
      </w:pPr>
      <w:rPr>
        <w:rFonts w:ascii="Verdana" w:hAnsi="Verdana" w:hint="default"/>
        <w:b/>
        <w:i w:val="0"/>
        <w:color w:val="auto"/>
      </w:rPr>
    </w:lvl>
    <w:lvl w:ilvl="4">
      <w:start w:val="1"/>
      <w:numFmt w:val="decimal"/>
      <w:pStyle w:val="Nadpis5"/>
      <w:isLgl/>
      <w:lvlText w:val="%1.%2.%3.%4.%5"/>
      <w:lvlJc w:val="left"/>
      <w:pPr>
        <w:tabs>
          <w:tab w:val="num" w:pos="227"/>
        </w:tabs>
        <w:ind w:left="227" w:hanging="1304"/>
      </w:pPr>
      <w:rPr>
        <w:rFonts w:ascii="Verdana" w:hAnsi="Verdana" w:hint="default"/>
        <w:b/>
        <w:i w:val="0"/>
        <w:color w:val="auto"/>
        <w:spacing w:val="20"/>
      </w:rPr>
    </w:lvl>
    <w:lvl w:ilvl="5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</w:abstractNum>
  <w:abstractNum w:abstractNumId="24" w15:restartNumberingAfterBreak="0">
    <w:nsid w:val="792711E5"/>
    <w:multiLevelType w:val="multilevel"/>
    <w:tmpl w:val="040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21"/>
  </w:num>
  <w:num w:numId="3">
    <w:abstractNumId w:val="12"/>
  </w:num>
  <w:num w:numId="4">
    <w:abstractNumId w:val="5"/>
  </w:num>
  <w:num w:numId="5">
    <w:abstractNumId w:val="4"/>
  </w:num>
  <w:num w:numId="6">
    <w:abstractNumId w:val="20"/>
  </w:num>
  <w:num w:numId="7">
    <w:abstractNumId w:val="17"/>
  </w:num>
  <w:num w:numId="8">
    <w:abstractNumId w:val="23"/>
  </w:num>
  <w:num w:numId="9">
    <w:abstractNumId w:val="16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24"/>
  </w:num>
  <w:num w:numId="16">
    <w:abstractNumId w:val="18"/>
  </w:num>
  <w:num w:numId="17">
    <w:abstractNumId w:val="3"/>
  </w:num>
  <w:num w:numId="18">
    <w:abstractNumId w:val="15"/>
  </w:num>
  <w:num w:numId="19">
    <w:abstractNumId w:val="11"/>
  </w:num>
  <w:num w:numId="20">
    <w:abstractNumId w:val="9"/>
  </w:num>
  <w:num w:numId="21">
    <w:abstractNumId w:val="22"/>
  </w:num>
  <w:num w:numId="22">
    <w:abstractNumId w:val="23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4"/>
  </w:num>
  <w:num w:numId="28">
    <w:abstractNumId w:val="6"/>
  </w:num>
  <w:num w:numId="29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characterSpacingControl w:val="doNotCompress"/>
  <w:savePreviewPicture/>
  <w:hdrShapeDefaults>
    <o:shapedefaults v:ext="edit" spidmax="2049">
      <o:colormru v:ext="edit" colors="#95adca,#00009b,#00a4e8,#b2b2b2,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54"/>
    <w:rsid w:val="000006F7"/>
    <w:rsid w:val="00002ACA"/>
    <w:rsid w:val="00003340"/>
    <w:rsid w:val="000038A5"/>
    <w:rsid w:val="00003A06"/>
    <w:rsid w:val="00004BAF"/>
    <w:rsid w:val="000063AA"/>
    <w:rsid w:val="00006A5E"/>
    <w:rsid w:val="00011447"/>
    <w:rsid w:val="000122DF"/>
    <w:rsid w:val="00013C29"/>
    <w:rsid w:val="000140FF"/>
    <w:rsid w:val="000145B5"/>
    <w:rsid w:val="00014649"/>
    <w:rsid w:val="000146E9"/>
    <w:rsid w:val="000157A9"/>
    <w:rsid w:val="00016BA8"/>
    <w:rsid w:val="00016DD2"/>
    <w:rsid w:val="000207B2"/>
    <w:rsid w:val="000211C4"/>
    <w:rsid w:val="00022968"/>
    <w:rsid w:val="00025A37"/>
    <w:rsid w:val="000262D0"/>
    <w:rsid w:val="00026F2A"/>
    <w:rsid w:val="000302D3"/>
    <w:rsid w:val="00031862"/>
    <w:rsid w:val="00031EFA"/>
    <w:rsid w:val="000322D1"/>
    <w:rsid w:val="0003282F"/>
    <w:rsid w:val="00032D35"/>
    <w:rsid w:val="000333D7"/>
    <w:rsid w:val="000334A9"/>
    <w:rsid w:val="00033CE8"/>
    <w:rsid w:val="000347F8"/>
    <w:rsid w:val="00034D13"/>
    <w:rsid w:val="00034FD8"/>
    <w:rsid w:val="00035E58"/>
    <w:rsid w:val="00036165"/>
    <w:rsid w:val="00036D08"/>
    <w:rsid w:val="00040552"/>
    <w:rsid w:val="00042151"/>
    <w:rsid w:val="000429BF"/>
    <w:rsid w:val="000453D7"/>
    <w:rsid w:val="00045866"/>
    <w:rsid w:val="0005026E"/>
    <w:rsid w:val="0005096F"/>
    <w:rsid w:val="00050EB6"/>
    <w:rsid w:val="0005266C"/>
    <w:rsid w:val="000535E7"/>
    <w:rsid w:val="000563EF"/>
    <w:rsid w:val="00056DA2"/>
    <w:rsid w:val="00057919"/>
    <w:rsid w:val="00062779"/>
    <w:rsid w:val="0006580E"/>
    <w:rsid w:val="00066780"/>
    <w:rsid w:val="000713C0"/>
    <w:rsid w:val="00072411"/>
    <w:rsid w:val="000727EF"/>
    <w:rsid w:val="00072D24"/>
    <w:rsid w:val="00073667"/>
    <w:rsid w:val="00074FB6"/>
    <w:rsid w:val="000766E9"/>
    <w:rsid w:val="00076F4C"/>
    <w:rsid w:val="000774F6"/>
    <w:rsid w:val="00077995"/>
    <w:rsid w:val="000807E1"/>
    <w:rsid w:val="00080AC7"/>
    <w:rsid w:val="000854C4"/>
    <w:rsid w:val="00085B7F"/>
    <w:rsid w:val="00086373"/>
    <w:rsid w:val="00086DBB"/>
    <w:rsid w:val="000904BF"/>
    <w:rsid w:val="00090EB8"/>
    <w:rsid w:val="00092992"/>
    <w:rsid w:val="0009304A"/>
    <w:rsid w:val="00093357"/>
    <w:rsid w:val="000941DA"/>
    <w:rsid w:val="00095229"/>
    <w:rsid w:val="000963AB"/>
    <w:rsid w:val="00097537"/>
    <w:rsid w:val="000A15F3"/>
    <w:rsid w:val="000A3DD1"/>
    <w:rsid w:val="000A4D49"/>
    <w:rsid w:val="000A5057"/>
    <w:rsid w:val="000A5083"/>
    <w:rsid w:val="000A73CD"/>
    <w:rsid w:val="000B048C"/>
    <w:rsid w:val="000B15C3"/>
    <w:rsid w:val="000B2A18"/>
    <w:rsid w:val="000B4AAF"/>
    <w:rsid w:val="000B5180"/>
    <w:rsid w:val="000B5371"/>
    <w:rsid w:val="000B5BCD"/>
    <w:rsid w:val="000B6673"/>
    <w:rsid w:val="000B68D5"/>
    <w:rsid w:val="000B6D2B"/>
    <w:rsid w:val="000B724E"/>
    <w:rsid w:val="000C0454"/>
    <w:rsid w:val="000C0C85"/>
    <w:rsid w:val="000C1718"/>
    <w:rsid w:val="000C1DB1"/>
    <w:rsid w:val="000C2BC4"/>
    <w:rsid w:val="000C2BF0"/>
    <w:rsid w:val="000C337D"/>
    <w:rsid w:val="000C3D34"/>
    <w:rsid w:val="000C6567"/>
    <w:rsid w:val="000C6EBC"/>
    <w:rsid w:val="000C7C65"/>
    <w:rsid w:val="000C7DF0"/>
    <w:rsid w:val="000D004B"/>
    <w:rsid w:val="000D00E5"/>
    <w:rsid w:val="000D2BD0"/>
    <w:rsid w:val="000D3A3A"/>
    <w:rsid w:val="000D3A8D"/>
    <w:rsid w:val="000D4976"/>
    <w:rsid w:val="000D49B7"/>
    <w:rsid w:val="000D68A0"/>
    <w:rsid w:val="000D6DEA"/>
    <w:rsid w:val="000E0D48"/>
    <w:rsid w:val="000E15FB"/>
    <w:rsid w:val="000E1704"/>
    <w:rsid w:val="000E25DA"/>
    <w:rsid w:val="000E468A"/>
    <w:rsid w:val="000E5889"/>
    <w:rsid w:val="000E7B6D"/>
    <w:rsid w:val="000E7DDB"/>
    <w:rsid w:val="000F0D54"/>
    <w:rsid w:val="000F1416"/>
    <w:rsid w:val="000F1843"/>
    <w:rsid w:val="000F4867"/>
    <w:rsid w:val="000F4F2F"/>
    <w:rsid w:val="000F70EA"/>
    <w:rsid w:val="000F779E"/>
    <w:rsid w:val="000F7DF5"/>
    <w:rsid w:val="000F7EA7"/>
    <w:rsid w:val="0010018F"/>
    <w:rsid w:val="0010046F"/>
    <w:rsid w:val="00101BCC"/>
    <w:rsid w:val="001044A2"/>
    <w:rsid w:val="0010464F"/>
    <w:rsid w:val="0010530B"/>
    <w:rsid w:val="001057AC"/>
    <w:rsid w:val="00106F9B"/>
    <w:rsid w:val="00110B25"/>
    <w:rsid w:val="00110E2E"/>
    <w:rsid w:val="0011132A"/>
    <w:rsid w:val="00112852"/>
    <w:rsid w:val="001140D4"/>
    <w:rsid w:val="001161F1"/>
    <w:rsid w:val="00121BA6"/>
    <w:rsid w:val="00121FA8"/>
    <w:rsid w:val="00122EA7"/>
    <w:rsid w:val="0012525F"/>
    <w:rsid w:val="00126189"/>
    <w:rsid w:val="001266EC"/>
    <w:rsid w:val="00127218"/>
    <w:rsid w:val="0012788C"/>
    <w:rsid w:val="00131883"/>
    <w:rsid w:val="001339FA"/>
    <w:rsid w:val="00135215"/>
    <w:rsid w:val="001365CC"/>
    <w:rsid w:val="001408A7"/>
    <w:rsid w:val="0014167C"/>
    <w:rsid w:val="001423F6"/>
    <w:rsid w:val="00142E01"/>
    <w:rsid w:val="001446C1"/>
    <w:rsid w:val="00145049"/>
    <w:rsid w:val="00145605"/>
    <w:rsid w:val="0014560F"/>
    <w:rsid w:val="00147127"/>
    <w:rsid w:val="0015226F"/>
    <w:rsid w:val="00152685"/>
    <w:rsid w:val="00152CFD"/>
    <w:rsid w:val="00153491"/>
    <w:rsid w:val="00154643"/>
    <w:rsid w:val="001553EB"/>
    <w:rsid w:val="00155FF0"/>
    <w:rsid w:val="00156491"/>
    <w:rsid w:val="00156935"/>
    <w:rsid w:val="00156B7B"/>
    <w:rsid w:val="001601F0"/>
    <w:rsid w:val="00160C57"/>
    <w:rsid w:val="00164524"/>
    <w:rsid w:val="00164811"/>
    <w:rsid w:val="00164C9E"/>
    <w:rsid w:val="00166121"/>
    <w:rsid w:val="00166AFA"/>
    <w:rsid w:val="00167004"/>
    <w:rsid w:val="00167CB1"/>
    <w:rsid w:val="00167DD2"/>
    <w:rsid w:val="0017320A"/>
    <w:rsid w:val="00173379"/>
    <w:rsid w:val="001744BF"/>
    <w:rsid w:val="00174806"/>
    <w:rsid w:val="001769C8"/>
    <w:rsid w:val="00180426"/>
    <w:rsid w:val="00181C4E"/>
    <w:rsid w:val="00181EBB"/>
    <w:rsid w:val="001826C5"/>
    <w:rsid w:val="0018290D"/>
    <w:rsid w:val="0018531E"/>
    <w:rsid w:val="00185A4C"/>
    <w:rsid w:val="00185BA7"/>
    <w:rsid w:val="00185EF4"/>
    <w:rsid w:val="0018618D"/>
    <w:rsid w:val="00190E57"/>
    <w:rsid w:val="00191AF0"/>
    <w:rsid w:val="001935BC"/>
    <w:rsid w:val="00193EB0"/>
    <w:rsid w:val="001942A7"/>
    <w:rsid w:val="00195E32"/>
    <w:rsid w:val="00196FFE"/>
    <w:rsid w:val="0019704A"/>
    <w:rsid w:val="0019786F"/>
    <w:rsid w:val="001A1623"/>
    <w:rsid w:val="001A188D"/>
    <w:rsid w:val="001A24BD"/>
    <w:rsid w:val="001A2B84"/>
    <w:rsid w:val="001A2CA0"/>
    <w:rsid w:val="001A4AAD"/>
    <w:rsid w:val="001A5DE5"/>
    <w:rsid w:val="001A64E4"/>
    <w:rsid w:val="001A72F9"/>
    <w:rsid w:val="001B0E5E"/>
    <w:rsid w:val="001B3EFB"/>
    <w:rsid w:val="001B6A96"/>
    <w:rsid w:val="001B72B2"/>
    <w:rsid w:val="001B7B5B"/>
    <w:rsid w:val="001C2A15"/>
    <w:rsid w:val="001C3289"/>
    <w:rsid w:val="001C3733"/>
    <w:rsid w:val="001C4740"/>
    <w:rsid w:val="001C4A3F"/>
    <w:rsid w:val="001C5213"/>
    <w:rsid w:val="001C582B"/>
    <w:rsid w:val="001C58ED"/>
    <w:rsid w:val="001C6FDE"/>
    <w:rsid w:val="001D0A15"/>
    <w:rsid w:val="001D456F"/>
    <w:rsid w:val="001D56CD"/>
    <w:rsid w:val="001D6077"/>
    <w:rsid w:val="001D6916"/>
    <w:rsid w:val="001D725E"/>
    <w:rsid w:val="001D76F6"/>
    <w:rsid w:val="001E12F4"/>
    <w:rsid w:val="001E1CE1"/>
    <w:rsid w:val="001E282C"/>
    <w:rsid w:val="001E2A38"/>
    <w:rsid w:val="001E2CA8"/>
    <w:rsid w:val="001E55BE"/>
    <w:rsid w:val="001E6AE0"/>
    <w:rsid w:val="001E707B"/>
    <w:rsid w:val="001E7D5B"/>
    <w:rsid w:val="001F0184"/>
    <w:rsid w:val="001F02EB"/>
    <w:rsid w:val="001F0361"/>
    <w:rsid w:val="001F17B8"/>
    <w:rsid w:val="001F2CA3"/>
    <w:rsid w:val="001F2E3D"/>
    <w:rsid w:val="001F36ED"/>
    <w:rsid w:val="001F3DEA"/>
    <w:rsid w:val="001F4924"/>
    <w:rsid w:val="001F5598"/>
    <w:rsid w:val="001F5A8A"/>
    <w:rsid w:val="001F5E2B"/>
    <w:rsid w:val="001F680B"/>
    <w:rsid w:val="002011D9"/>
    <w:rsid w:val="00202204"/>
    <w:rsid w:val="00203D63"/>
    <w:rsid w:val="00204068"/>
    <w:rsid w:val="00204819"/>
    <w:rsid w:val="002061D9"/>
    <w:rsid w:val="002118CC"/>
    <w:rsid w:val="00212A00"/>
    <w:rsid w:val="00212E15"/>
    <w:rsid w:val="00213B1F"/>
    <w:rsid w:val="00213FA3"/>
    <w:rsid w:val="002151DF"/>
    <w:rsid w:val="00215302"/>
    <w:rsid w:val="00216EAB"/>
    <w:rsid w:val="00220478"/>
    <w:rsid w:val="00221712"/>
    <w:rsid w:val="00221829"/>
    <w:rsid w:val="00221A71"/>
    <w:rsid w:val="00222B56"/>
    <w:rsid w:val="00223274"/>
    <w:rsid w:val="00223A1F"/>
    <w:rsid w:val="00223C90"/>
    <w:rsid w:val="002245C8"/>
    <w:rsid w:val="00225106"/>
    <w:rsid w:val="00225CAD"/>
    <w:rsid w:val="002307F5"/>
    <w:rsid w:val="002315C5"/>
    <w:rsid w:val="00231AC7"/>
    <w:rsid w:val="00231E1D"/>
    <w:rsid w:val="00232597"/>
    <w:rsid w:val="00233526"/>
    <w:rsid w:val="00233ECC"/>
    <w:rsid w:val="002356CF"/>
    <w:rsid w:val="00241FC3"/>
    <w:rsid w:val="00243261"/>
    <w:rsid w:val="00243F90"/>
    <w:rsid w:val="00244CD5"/>
    <w:rsid w:val="002456D8"/>
    <w:rsid w:val="00245F1D"/>
    <w:rsid w:val="00246008"/>
    <w:rsid w:val="00247851"/>
    <w:rsid w:val="00250629"/>
    <w:rsid w:val="002526B6"/>
    <w:rsid w:val="002544B4"/>
    <w:rsid w:val="002556E7"/>
    <w:rsid w:val="00260448"/>
    <w:rsid w:val="0026075A"/>
    <w:rsid w:val="0026274B"/>
    <w:rsid w:val="00263E36"/>
    <w:rsid w:val="00264402"/>
    <w:rsid w:val="00264B3D"/>
    <w:rsid w:val="00264F8D"/>
    <w:rsid w:val="002652A6"/>
    <w:rsid w:val="00265687"/>
    <w:rsid w:val="0026765F"/>
    <w:rsid w:val="00267A3C"/>
    <w:rsid w:val="00270A2E"/>
    <w:rsid w:val="00270AA0"/>
    <w:rsid w:val="0027298A"/>
    <w:rsid w:val="0027504D"/>
    <w:rsid w:val="00275BB5"/>
    <w:rsid w:val="00275D8E"/>
    <w:rsid w:val="00275DFF"/>
    <w:rsid w:val="00276016"/>
    <w:rsid w:val="00277576"/>
    <w:rsid w:val="00277BC3"/>
    <w:rsid w:val="00277E28"/>
    <w:rsid w:val="00281B2B"/>
    <w:rsid w:val="00282433"/>
    <w:rsid w:val="002829A9"/>
    <w:rsid w:val="002833D6"/>
    <w:rsid w:val="002843BB"/>
    <w:rsid w:val="00285066"/>
    <w:rsid w:val="002867D7"/>
    <w:rsid w:val="0029064A"/>
    <w:rsid w:val="002909CC"/>
    <w:rsid w:val="00291542"/>
    <w:rsid w:val="00292157"/>
    <w:rsid w:val="002924CC"/>
    <w:rsid w:val="00293600"/>
    <w:rsid w:val="00293967"/>
    <w:rsid w:val="00293F78"/>
    <w:rsid w:val="00293F9B"/>
    <w:rsid w:val="0029780F"/>
    <w:rsid w:val="002A237B"/>
    <w:rsid w:val="002A45C8"/>
    <w:rsid w:val="002A53E2"/>
    <w:rsid w:val="002A7360"/>
    <w:rsid w:val="002B026E"/>
    <w:rsid w:val="002B08D8"/>
    <w:rsid w:val="002B093C"/>
    <w:rsid w:val="002B46B2"/>
    <w:rsid w:val="002B565E"/>
    <w:rsid w:val="002C0E5E"/>
    <w:rsid w:val="002C2847"/>
    <w:rsid w:val="002C371F"/>
    <w:rsid w:val="002C440F"/>
    <w:rsid w:val="002C52C7"/>
    <w:rsid w:val="002C5AF4"/>
    <w:rsid w:val="002C636F"/>
    <w:rsid w:val="002C683D"/>
    <w:rsid w:val="002C75B8"/>
    <w:rsid w:val="002D1057"/>
    <w:rsid w:val="002D1408"/>
    <w:rsid w:val="002D15BA"/>
    <w:rsid w:val="002D4F55"/>
    <w:rsid w:val="002D523F"/>
    <w:rsid w:val="002D53F4"/>
    <w:rsid w:val="002D570D"/>
    <w:rsid w:val="002D62C5"/>
    <w:rsid w:val="002D685C"/>
    <w:rsid w:val="002D7170"/>
    <w:rsid w:val="002D723B"/>
    <w:rsid w:val="002E1927"/>
    <w:rsid w:val="002E2A07"/>
    <w:rsid w:val="002E2DE9"/>
    <w:rsid w:val="002E3184"/>
    <w:rsid w:val="002E37D5"/>
    <w:rsid w:val="002E3CAD"/>
    <w:rsid w:val="002E42BB"/>
    <w:rsid w:val="002E6B4C"/>
    <w:rsid w:val="002F1970"/>
    <w:rsid w:val="002F277B"/>
    <w:rsid w:val="002F31FE"/>
    <w:rsid w:val="002F6160"/>
    <w:rsid w:val="002F68C5"/>
    <w:rsid w:val="002F700E"/>
    <w:rsid w:val="00300319"/>
    <w:rsid w:val="00301E97"/>
    <w:rsid w:val="00302291"/>
    <w:rsid w:val="00303461"/>
    <w:rsid w:val="00303D85"/>
    <w:rsid w:val="00304D9F"/>
    <w:rsid w:val="0030535D"/>
    <w:rsid w:val="0030549D"/>
    <w:rsid w:val="00305703"/>
    <w:rsid w:val="00306644"/>
    <w:rsid w:val="00307259"/>
    <w:rsid w:val="00310305"/>
    <w:rsid w:val="0031062B"/>
    <w:rsid w:val="00310E15"/>
    <w:rsid w:val="00314211"/>
    <w:rsid w:val="003148F2"/>
    <w:rsid w:val="0031515B"/>
    <w:rsid w:val="00315A03"/>
    <w:rsid w:val="00315C49"/>
    <w:rsid w:val="003160F6"/>
    <w:rsid w:val="00316557"/>
    <w:rsid w:val="00317058"/>
    <w:rsid w:val="003208CA"/>
    <w:rsid w:val="00320DD9"/>
    <w:rsid w:val="00323A79"/>
    <w:rsid w:val="00323CAF"/>
    <w:rsid w:val="0032410D"/>
    <w:rsid w:val="003249ED"/>
    <w:rsid w:val="003254BA"/>
    <w:rsid w:val="003256FD"/>
    <w:rsid w:val="00325E18"/>
    <w:rsid w:val="0032780E"/>
    <w:rsid w:val="00327985"/>
    <w:rsid w:val="00327FA6"/>
    <w:rsid w:val="003306EC"/>
    <w:rsid w:val="00331BB4"/>
    <w:rsid w:val="00332DA8"/>
    <w:rsid w:val="0033608E"/>
    <w:rsid w:val="00337EF4"/>
    <w:rsid w:val="00341A30"/>
    <w:rsid w:val="00341C91"/>
    <w:rsid w:val="0034436B"/>
    <w:rsid w:val="00344DB5"/>
    <w:rsid w:val="00345417"/>
    <w:rsid w:val="00345E35"/>
    <w:rsid w:val="0034687F"/>
    <w:rsid w:val="00350446"/>
    <w:rsid w:val="0035175D"/>
    <w:rsid w:val="00353DC9"/>
    <w:rsid w:val="003543C0"/>
    <w:rsid w:val="00354B7A"/>
    <w:rsid w:val="00354C92"/>
    <w:rsid w:val="00354D9E"/>
    <w:rsid w:val="00354F96"/>
    <w:rsid w:val="003571B3"/>
    <w:rsid w:val="00357309"/>
    <w:rsid w:val="00360E33"/>
    <w:rsid w:val="003616F0"/>
    <w:rsid w:val="00361FF7"/>
    <w:rsid w:val="003622B7"/>
    <w:rsid w:val="0036264C"/>
    <w:rsid w:val="0036382B"/>
    <w:rsid w:val="00363AEC"/>
    <w:rsid w:val="00364CEC"/>
    <w:rsid w:val="00365306"/>
    <w:rsid w:val="00365B88"/>
    <w:rsid w:val="00365E8A"/>
    <w:rsid w:val="003666F9"/>
    <w:rsid w:val="00367019"/>
    <w:rsid w:val="00367B4F"/>
    <w:rsid w:val="00367E78"/>
    <w:rsid w:val="00370C43"/>
    <w:rsid w:val="00370FD1"/>
    <w:rsid w:val="0037176A"/>
    <w:rsid w:val="003718A6"/>
    <w:rsid w:val="003746FE"/>
    <w:rsid w:val="00374A4D"/>
    <w:rsid w:val="0037513B"/>
    <w:rsid w:val="00375849"/>
    <w:rsid w:val="00377580"/>
    <w:rsid w:val="00381F1C"/>
    <w:rsid w:val="00382475"/>
    <w:rsid w:val="00382B1A"/>
    <w:rsid w:val="00383613"/>
    <w:rsid w:val="00383A28"/>
    <w:rsid w:val="00383CFA"/>
    <w:rsid w:val="00384058"/>
    <w:rsid w:val="00387867"/>
    <w:rsid w:val="00387C49"/>
    <w:rsid w:val="003930BC"/>
    <w:rsid w:val="003933FF"/>
    <w:rsid w:val="00393884"/>
    <w:rsid w:val="00394055"/>
    <w:rsid w:val="00394144"/>
    <w:rsid w:val="00394DD0"/>
    <w:rsid w:val="00395160"/>
    <w:rsid w:val="0039586C"/>
    <w:rsid w:val="00395D93"/>
    <w:rsid w:val="003A1C37"/>
    <w:rsid w:val="003A49D3"/>
    <w:rsid w:val="003A5206"/>
    <w:rsid w:val="003A618A"/>
    <w:rsid w:val="003A648A"/>
    <w:rsid w:val="003A7CB9"/>
    <w:rsid w:val="003B1098"/>
    <w:rsid w:val="003B1E6F"/>
    <w:rsid w:val="003B272E"/>
    <w:rsid w:val="003B2736"/>
    <w:rsid w:val="003B2A8F"/>
    <w:rsid w:val="003B35BA"/>
    <w:rsid w:val="003B69B6"/>
    <w:rsid w:val="003B7F11"/>
    <w:rsid w:val="003C0BAA"/>
    <w:rsid w:val="003C0C80"/>
    <w:rsid w:val="003C2106"/>
    <w:rsid w:val="003C284D"/>
    <w:rsid w:val="003C3739"/>
    <w:rsid w:val="003C3931"/>
    <w:rsid w:val="003C6766"/>
    <w:rsid w:val="003C73D3"/>
    <w:rsid w:val="003C76AC"/>
    <w:rsid w:val="003D084A"/>
    <w:rsid w:val="003D0D83"/>
    <w:rsid w:val="003D1294"/>
    <w:rsid w:val="003D1947"/>
    <w:rsid w:val="003D37B1"/>
    <w:rsid w:val="003D3ED6"/>
    <w:rsid w:val="003D52A6"/>
    <w:rsid w:val="003D5622"/>
    <w:rsid w:val="003D5D31"/>
    <w:rsid w:val="003D6AF5"/>
    <w:rsid w:val="003E1990"/>
    <w:rsid w:val="003E2BFC"/>
    <w:rsid w:val="003E35BD"/>
    <w:rsid w:val="003E36B4"/>
    <w:rsid w:val="003E4C88"/>
    <w:rsid w:val="003E57AB"/>
    <w:rsid w:val="003F0465"/>
    <w:rsid w:val="003F08C7"/>
    <w:rsid w:val="003F3B79"/>
    <w:rsid w:val="003F3DA2"/>
    <w:rsid w:val="003F44AE"/>
    <w:rsid w:val="003F4DEE"/>
    <w:rsid w:val="003F7526"/>
    <w:rsid w:val="003F7611"/>
    <w:rsid w:val="003F7D34"/>
    <w:rsid w:val="003F7F54"/>
    <w:rsid w:val="004000F4"/>
    <w:rsid w:val="004021BC"/>
    <w:rsid w:val="0040354F"/>
    <w:rsid w:val="0040450A"/>
    <w:rsid w:val="00405FCF"/>
    <w:rsid w:val="00406910"/>
    <w:rsid w:val="004078D5"/>
    <w:rsid w:val="004106D1"/>
    <w:rsid w:val="004117E0"/>
    <w:rsid w:val="00411EE5"/>
    <w:rsid w:val="00413DAF"/>
    <w:rsid w:val="00413EE0"/>
    <w:rsid w:val="00413FC2"/>
    <w:rsid w:val="00415E59"/>
    <w:rsid w:val="00421DA9"/>
    <w:rsid w:val="004225E1"/>
    <w:rsid w:val="0042341F"/>
    <w:rsid w:val="004245D2"/>
    <w:rsid w:val="00424D89"/>
    <w:rsid w:val="00427F2E"/>
    <w:rsid w:val="004306A2"/>
    <w:rsid w:val="00431F8F"/>
    <w:rsid w:val="00434727"/>
    <w:rsid w:val="00434B35"/>
    <w:rsid w:val="00435090"/>
    <w:rsid w:val="004406AD"/>
    <w:rsid w:val="0044229F"/>
    <w:rsid w:val="004423B0"/>
    <w:rsid w:val="00442528"/>
    <w:rsid w:val="00444791"/>
    <w:rsid w:val="00445761"/>
    <w:rsid w:val="00447914"/>
    <w:rsid w:val="004504D9"/>
    <w:rsid w:val="00451754"/>
    <w:rsid w:val="0045318F"/>
    <w:rsid w:val="00456710"/>
    <w:rsid w:val="00456A3B"/>
    <w:rsid w:val="00457A37"/>
    <w:rsid w:val="0046098B"/>
    <w:rsid w:val="004616E2"/>
    <w:rsid w:val="00461E12"/>
    <w:rsid w:val="00464AAD"/>
    <w:rsid w:val="004654F6"/>
    <w:rsid w:val="00465C6B"/>
    <w:rsid w:val="00466E6F"/>
    <w:rsid w:val="00466FD3"/>
    <w:rsid w:val="00467EA9"/>
    <w:rsid w:val="0047004B"/>
    <w:rsid w:val="00470D50"/>
    <w:rsid w:val="004729CC"/>
    <w:rsid w:val="00475CEC"/>
    <w:rsid w:val="00477B85"/>
    <w:rsid w:val="00477F47"/>
    <w:rsid w:val="0048116D"/>
    <w:rsid w:val="00481C37"/>
    <w:rsid w:val="00482513"/>
    <w:rsid w:val="00483EE8"/>
    <w:rsid w:val="0048562F"/>
    <w:rsid w:val="00486DBC"/>
    <w:rsid w:val="00486EFA"/>
    <w:rsid w:val="004900CB"/>
    <w:rsid w:val="00491863"/>
    <w:rsid w:val="00494251"/>
    <w:rsid w:val="0049453E"/>
    <w:rsid w:val="00495742"/>
    <w:rsid w:val="0049587A"/>
    <w:rsid w:val="00496D35"/>
    <w:rsid w:val="00496D95"/>
    <w:rsid w:val="00496EB3"/>
    <w:rsid w:val="004A07A5"/>
    <w:rsid w:val="004A14E9"/>
    <w:rsid w:val="004A305F"/>
    <w:rsid w:val="004A3F7D"/>
    <w:rsid w:val="004A42A2"/>
    <w:rsid w:val="004A5E88"/>
    <w:rsid w:val="004A7171"/>
    <w:rsid w:val="004B01C7"/>
    <w:rsid w:val="004B0FB0"/>
    <w:rsid w:val="004B1C0A"/>
    <w:rsid w:val="004B2D52"/>
    <w:rsid w:val="004B42D2"/>
    <w:rsid w:val="004B4DC4"/>
    <w:rsid w:val="004B4F9D"/>
    <w:rsid w:val="004B5BCF"/>
    <w:rsid w:val="004B5E6F"/>
    <w:rsid w:val="004B69E9"/>
    <w:rsid w:val="004B7339"/>
    <w:rsid w:val="004B7572"/>
    <w:rsid w:val="004B7FDE"/>
    <w:rsid w:val="004C00C4"/>
    <w:rsid w:val="004C080C"/>
    <w:rsid w:val="004C1315"/>
    <w:rsid w:val="004C3BD5"/>
    <w:rsid w:val="004C4D68"/>
    <w:rsid w:val="004C51CA"/>
    <w:rsid w:val="004C5823"/>
    <w:rsid w:val="004C6BAA"/>
    <w:rsid w:val="004C6F6B"/>
    <w:rsid w:val="004D2F45"/>
    <w:rsid w:val="004D3156"/>
    <w:rsid w:val="004D43AE"/>
    <w:rsid w:val="004D4680"/>
    <w:rsid w:val="004D6855"/>
    <w:rsid w:val="004E15A2"/>
    <w:rsid w:val="004E4529"/>
    <w:rsid w:val="004E50B5"/>
    <w:rsid w:val="004E54A6"/>
    <w:rsid w:val="004F204C"/>
    <w:rsid w:val="004F2923"/>
    <w:rsid w:val="004F38E1"/>
    <w:rsid w:val="004F396E"/>
    <w:rsid w:val="004F39C3"/>
    <w:rsid w:val="004F4C0B"/>
    <w:rsid w:val="004F53A7"/>
    <w:rsid w:val="004F5514"/>
    <w:rsid w:val="004F76DB"/>
    <w:rsid w:val="004F7F05"/>
    <w:rsid w:val="005002DF"/>
    <w:rsid w:val="00501640"/>
    <w:rsid w:val="005019CF"/>
    <w:rsid w:val="00501B7B"/>
    <w:rsid w:val="00503044"/>
    <w:rsid w:val="00505F59"/>
    <w:rsid w:val="0050608D"/>
    <w:rsid w:val="00506B26"/>
    <w:rsid w:val="0050707C"/>
    <w:rsid w:val="0050734F"/>
    <w:rsid w:val="00510255"/>
    <w:rsid w:val="0051062A"/>
    <w:rsid w:val="0051166C"/>
    <w:rsid w:val="00516D70"/>
    <w:rsid w:val="0052054A"/>
    <w:rsid w:val="005205D6"/>
    <w:rsid w:val="005251B0"/>
    <w:rsid w:val="005256C4"/>
    <w:rsid w:val="00526BAB"/>
    <w:rsid w:val="00526C19"/>
    <w:rsid w:val="00526F10"/>
    <w:rsid w:val="00527F92"/>
    <w:rsid w:val="00530CF8"/>
    <w:rsid w:val="00531CD8"/>
    <w:rsid w:val="005347D8"/>
    <w:rsid w:val="005349F0"/>
    <w:rsid w:val="0053704D"/>
    <w:rsid w:val="0053719D"/>
    <w:rsid w:val="00540254"/>
    <w:rsid w:val="005404C6"/>
    <w:rsid w:val="00541481"/>
    <w:rsid w:val="00542FFA"/>
    <w:rsid w:val="0054319A"/>
    <w:rsid w:val="0054454F"/>
    <w:rsid w:val="00544D4E"/>
    <w:rsid w:val="00545278"/>
    <w:rsid w:val="00546B1E"/>
    <w:rsid w:val="00547836"/>
    <w:rsid w:val="00547FEC"/>
    <w:rsid w:val="005510FB"/>
    <w:rsid w:val="00551C95"/>
    <w:rsid w:val="00552093"/>
    <w:rsid w:val="00552410"/>
    <w:rsid w:val="00553539"/>
    <w:rsid w:val="00553C04"/>
    <w:rsid w:val="00555C3D"/>
    <w:rsid w:val="00556113"/>
    <w:rsid w:val="005562CA"/>
    <w:rsid w:val="00561248"/>
    <w:rsid w:val="00564E10"/>
    <w:rsid w:val="005662F9"/>
    <w:rsid w:val="00567671"/>
    <w:rsid w:val="00567E08"/>
    <w:rsid w:val="00572B7D"/>
    <w:rsid w:val="005732B1"/>
    <w:rsid w:val="005745F6"/>
    <w:rsid w:val="00574C87"/>
    <w:rsid w:val="00574F5F"/>
    <w:rsid w:val="00575F56"/>
    <w:rsid w:val="005764A8"/>
    <w:rsid w:val="005800FB"/>
    <w:rsid w:val="005813EB"/>
    <w:rsid w:val="00581B3B"/>
    <w:rsid w:val="005834E7"/>
    <w:rsid w:val="005844ED"/>
    <w:rsid w:val="00585B3D"/>
    <w:rsid w:val="005864B6"/>
    <w:rsid w:val="00587031"/>
    <w:rsid w:val="0059056C"/>
    <w:rsid w:val="00591B17"/>
    <w:rsid w:val="0059398C"/>
    <w:rsid w:val="00593AED"/>
    <w:rsid w:val="00593C7E"/>
    <w:rsid w:val="0059629D"/>
    <w:rsid w:val="005A0522"/>
    <w:rsid w:val="005A075B"/>
    <w:rsid w:val="005A0E08"/>
    <w:rsid w:val="005A1E5B"/>
    <w:rsid w:val="005A2A64"/>
    <w:rsid w:val="005A412A"/>
    <w:rsid w:val="005A5D7D"/>
    <w:rsid w:val="005A6814"/>
    <w:rsid w:val="005A6CDA"/>
    <w:rsid w:val="005A7178"/>
    <w:rsid w:val="005B023A"/>
    <w:rsid w:val="005B0FE0"/>
    <w:rsid w:val="005B1176"/>
    <w:rsid w:val="005B2361"/>
    <w:rsid w:val="005B2E72"/>
    <w:rsid w:val="005B6267"/>
    <w:rsid w:val="005B71E0"/>
    <w:rsid w:val="005B7799"/>
    <w:rsid w:val="005C26E4"/>
    <w:rsid w:val="005C26EA"/>
    <w:rsid w:val="005C2A1A"/>
    <w:rsid w:val="005C2D27"/>
    <w:rsid w:val="005C442D"/>
    <w:rsid w:val="005C6CCD"/>
    <w:rsid w:val="005C6E32"/>
    <w:rsid w:val="005C7A20"/>
    <w:rsid w:val="005D0EAB"/>
    <w:rsid w:val="005D1084"/>
    <w:rsid w:val="005D232F"/>
    <w:rsid w:val="005D242B"/>
    <w:rsid w:val="005D2C60"/>
    <w:rsid w:val="005D612C"/>
    <w:rsid w:val="005D767A"/>
    <w:rsid w:val="005D78B1"/>
    <w:rsid w:val="005D79F1"/>
    <w:rsid w:val="005E027C"/>
    <w:rsid w:val="005E2A51"/>
    <w:rsid w:val="005E3DEA"/>
    <w:rsid w:val="005E5E36"/>
    <w:rsid w:val="005E6C85"/>
    <w:rsid w:val="005E77A1"/>
    <w:rsid w:val="005F10DC"/>
    <w:rsid w:val="005F20C5"/>
    <w:rsid w:val="005F259A"/>
    <w:rsid w:val="005F3016"/>
    <w:rsid w:val="005F4F28"/>
    <w:rsid w:val="005F54C4"/>
    <w:rsid w:val="005F6877"/>
    <w:rsid w:val="005F7111"/>
    <w:rsid w:val="00600744"/>
    <w:rsid w:val="00601BAD"/>
    <w:rsid w:val="00601D3E"/>
    <w:rsid w:val="0060224F"/>
    <w:rsid w:val="00602913"/>
    <w:rsid w:val="00602A6D"/>
    <w:rsid w:val="00604D3E"/>
    <w:rsid w:val="006053A2"/>
    <w:rsid w:val="00606050"/>
    <w:rsid w:val="00606455"/>
    <w:rsid w:val="006070A9"/>
    <w:rsid w:val="0060756E"/>
    <w:rsid w:val="00611C90"/>
    <w:rsid w:val="00612DD9"/>
    <w:rsid w:val="00612FF6"/>
    <w:rsid w:val="006141A6"/>
    <w:rsid w:val="00617457"/>
    <w:rsid w:val="00617608"/>
    <w:rsid w:val="00620771"/>
    <w:rsid w:val="00621593"/>
    <w:rsid w:val="00621BBD"/>
    <w:rsid w:val="006237E2"/>
    <w:rsid w:val="00625175"/>
    <w:rsid w:val="00625A58"/>
    <w:rsid w:val="006262FD"/>
    <w:rsid w:val="006265F0"/>
    <w:rsid w:val="00626E8A"/>
    <w:rsid w:val="006271E0"/>
    <w:rsid w:val="00627626"/>
    <w:rsid w:val="006276DD"/>
    <w:rsid w:val="006276EF"/>
    <w:rsid w:val="00627715"/>
    <w:rsid w:val="00627737"/>
    <w:rsid w:val="00632123"/>
    <w:rsid w:val="006322BA"/>
    <w:rsid w:val="00632A6E"/>
    <w:rsid w:val="006330CD"/>
    <w:rsid w:val="006339BE"/>
    <w:rsid w:val="0063471A"/>
    <w:rsid w:val="006357BD"/>
    <w:rsid w:val="006357C7"/>
    <w:rsid w:val="00636F3B"/>
    <w:rsid w:val="006374A8"/>
    <w:rsid w:val="00640276"/>
    <w:rsid w:val="00640C79"/>
    <w:rsid w:val="00641AA7"/>
    <w:rsid w:val="00642F68"/>
    <w:rsid w:val="00644704"/>
    <w:rsid w:val="00644B9B"/>
    <w:rsid w:val="00645DF0"/>
    <w:rsid w:val="0064712C"/>
    <w:rsid w:val="00647459"/>
    <w:rsid w:val="00650189"/>
    <w:rsid w:val="006519B2"/>
    <w:rsid w:val="00651DF3"/>
    <w:rsid w:val="00652135"/>
    <w:rsid w:val="00652664"/>
    <w:rsid w:val="006536A9"/>
    <w:rsid w:val="0065506C"/>
    <w:rsid w:val="0065531F"/>
    <w:rsid w:val="00656710"/>
    <w:rsid w:val="00657B1E"/>
    <w:rsid w:val="00660F57"/>
    <w:rsid w:val="006610B3"/>
    <w:rsid w:val="00663516"/>
    <w:rsid w:val="006635DC"/>
    <w:rsid w:val="0066491F"/>
    <w:rsid w:val="0066540E"/>
    <w:rsid w:val="00665466"/>
    <w:rsid w:val="00666057"/>
    <w:rsid w:val="00667A04"/>
    <w:rsid w:val="00667A46"/>
    <w:rsid w:val="00667F7C"/>
    <w:rsid w:val="00670443"/>
    <w:rsid w:val="00670698"/>
    <w:rsid w:val="00670B0F"/>
    <w:rsid w:val="00670BDE"/>
    <w:rsid w:val="00671A6F"/>
    <w:rsid w:val="00672204"/>
    <w:rsid w:val="00672B40"/>
    <w:rsid w:val="00673ACA"/>
    <w:rsid w:val="00674166"/>
    <w:rsid w:val="00674222"/>
    <w:rsid w:val="006745E3"/>
    <w:rsid w:val="0067557B"/>
    <w:rsid w:val="006756CC"/>
    <w:rsid w:val="00675E55"/>
    <w:rsid w:val="0067767E"/>
    <w:rsid w:val="00677CFC"/>
    <w:rsid w:val="00681255"/>
    <w:rsid w:val="00681BDE"/>
    <w:rsid w:val="00682106"/>
    <w:rsid w:val="006825CF"/>
    <w:rsid w:val="006842EB"/>
    <w:rsid w:val="00684684"/>
    <w:rsid w:val="00686EF8"/>
    <w:rsid w:val="00691483"/>
    <w:rsid w:val="00691E07"/>
    <w:rsid w:val="0069359A"/>
    <w:rsid w:val="006942BF"/>
    <w:rsid w:val="00695DE8"/>
    <w:rsid w:val="00697169"/>
    <w:rsid w:val="006A0500"/>
    <w:rsid w:val="006A1A1E"/>
    <w:rsid w:val="006A3022"/>
    <w:rsid w:val="006A3ADF"/>
    <w:rsid w:val="006A3B67"/>
    <w:rsid w:val="006A7470"/>
    <w:rsid w:val="006B104B"/>
    <w:rsid w:val="006B224C"/>
    <w:rsid w:val="006B3C27"/>
    <w:rsid w:val="006B4357"/>
    <w:rsid w:val="006B727B"/>
    <w:rsid w:val="006C0011"/>
    <w:rsid w:val="006C037A"/>
    <w:rsid w:val="006C11E0"/>
    <w:rsid w:val="006C15CC"/>
    <w:rsid w:val="006C237E"/>
    <w:rsid w:val="006C3E93"/>
    <w:rsid w:val="006C7A44"/>
    <w:rsid w:val="006D068A"/>
    <w:rsid w:val="006D0E22"/>
    <w:rsid w:val="006D11CB"/>
    <w:rsid w:val="006D242E"/>
    <w:rsid w:val="006D359D"/>
    <w:rsid w:val="006D6B78"/>
    <w:rsid w:val="006E1B0D"/>
    <w:rsid w:val="006E2342"/>
    <w:rsid w:val="006E2B60"/>
    <w:rsid w:val="006E4483"/>
    <w:rsid w:val="006E5AD4"/>
    <w:rsid w:val="006E6B56"/>
    <w:rsid w:val="006F16E7"/>
    <w:rsid w:val="006F17AB"/>
    <w:rsid w:val="006F183A"/>
    <w:rsid w:val="006F1E49"/>
    <w:rsid w:val="006F49DA"/>
    <w:rsid w:val="006F4D7B"/>
    <w:rsid w:val="006F577F"/>
    <w:rsid w:val="006F61F6"/>
    <w:rsid w:val="006F7F3A"/>
    <w:rsid w:val="0070167E"/>
    <w:rsid w:val="00704928"/>
    <w:rsid w:val="00705608"/>
    <w:rsid w:val="00705FDD"/>
    <w:rsid w:val="00711000"/>
    <w:rsid w:val="0071211D"/>
    <w:rsid w:val="007135C3"/>
    <w:rsid w:val="00713B88"/>
    <w:rsid w:val="00714A2F"/>
    <w:rsid w:val="00715FDF"/>
    <w:rsid w:val="007166C2"/>
    <w:rsid w:val="00716C5C"/>
    <w:rsid w:val="00717052"/>
    <w:rsid w:val="007173AB"/>
    <w:rsid w:val="00721901"/>
    <w:rsid w:val="007219AC"/>
    <w:rsid w:val="00721B28"/>
    <w:rsid w:val="00722957"/>
    <w:rsid w:val="00725B16"/>
    <w:rsid w:val="007306D7"/>
    <w:rsid w:val="00732A87"/>
    <w:rsid w:val="00732BFF"/>
    <w:rsid w:val="007342DB"/>
    <w:rsid w:val="00734775"/>
    <w:rsid w:val="00736B61"/>
    <w:rsid w:val="007371E3"/>
    <w:rsid w:val="00737782"/>
    <w:rsid w:val="0074158D"/>
    <w:rsid w:val="007441F5"/>
    <w:rsid w:val="0074477A"/>
    <w:rsid w:val="00744815"/>
    <w:rsid w:val="00744CE0"/>
    <w:rsid w:val="00744D80"/>
    <w:rsid w:val="00744ED5"/>
    <w:rsid w:val="00745032"/>
    <w:rsid w:val="007450AC"/>
    <w:rsid w:val="007457DE"/>
    <w:rsid w:val="0074585C"/>
    <w:rsid w:val="00745A0F"/>
    <w:rsid w:val="007508F5"/>
    <w:rsid w:val="0075206D"/>
    <w:rsid w:val="00752573"/>
    <w:rsid w:val="007533A9"/>
    <w:rsid w:val="0075340C"/>
    <w:rsid w:val="007542C0"/>
    <w:rsid w:val="00754407"/>
    <w:rsid w:val="0075623B"/>
    <w:rsid w:val="0075680B"/>
    <w:rsid w:val="00760110"/>
    <w:rsid w:val="00760F20"/>
    <w:rsid w:val="007620E3"/>
    <w:rsid w:val="007626AE"/>
    <w:rsid w:val="00762E04"/>
    <w:rsid w:val="007638B8"/>
    <w:rsid w:val="00764179"/>
    <w:rsid w:val="00765DF6"/>
    <w:rsid w:val="007670F5"/>
    <w:rsid w:val="00767B86"/>
    <w:rsid w:val="00767BE0"/>
    <w:rsid w:val="00770DD8"/>
    <w:rsid w:val="00771B20"/>
    <w:rsid w:val="00771CD3"/>
    <w:rsid w:val="007742A1"/>
    <w:rsid w:val="00775391"/>
    <w:rsid w:val="00775D78"/>
    <w:rsid w:val="00775F64"/>
    <w:rsid w:val="0078123C"/>
    <w:rsid w:val="007828C4"/>
    <w:rsid w:val="00783524"/>
    <w:rsid w:val="00783AFA"/>
    <w:rsid w:val="00785A70"/>
    <w:rsid w:val="00787646"/>
    <w:rsid w:val="00790CEA"/>
    <w:rsid w:val="00794450"/>
    <w:rsid w:val="00795DEE"/>
    <w:rsid w:val="0079704F"/>
    <w:rsid w:val="007A0104"/>
    <w:rsid w:val="007A06A8"/>
    <w:rsid w:val="007A1CDD"/>
    <w:rsid w:val="007A3698"/>
    <w:rsid w:val="007A3E36"/>
    <w:rsid w:val="007A4BCC"/>
    <w:rsid w:val="007A698B"/>
    <w:rsid w:val="007A6D9A"/>
    <w:rsid w:val="007A74BF"/>
    <w:rsid w:val="007A759F"/>
    <w:rsid w:val="007A7A64"/>
    <w:rsid w:val="007B0774"/>
    <w:rsid w:val="007B08DB"/>
    <w:rsid w:val="007B22C2"/>
    <w:rsid w:val="007B329E"/>
    <w:rsid w:val="007B4B06"/>
    <w:rsid w:val="007B670B"/>
    <w:rsid w:val="007B7CF4"/>
    <w:rsid w:val="007C1798"/>
    <w:rsid w:val="007C1C79"/>
    <w:rsid w:val="007C1FE0"/>
    <w:rsid w:val="007C2084"/>
    <w:rsid w:val="007C2269"/>
    <w:rsid w:val="007C2EA8"/>
    <w:rsid w:val="007C45C8"/>
    <w:rsid w:val="007C5E04"/>
    <w:rsid w:val="007C6285"/>
    <w:rsid w:val="007D02B0"/>
    <w:rsid w:val="007D0808"/>
    <w:rsid w:val="007D3C82"/>
    <w:rsid w:val="007D3E91"/>
    <w:rsid w:val="007D6786"/>
    <w:rsid w:val="007D7F84"/>
    <w:rsid w:val="007E0E27"/>
    <w:rsid w:val="007E234F"/>
    <w:rsid w:val="007E34D4"/>
    <w:rsid w:val="007E489D"/>
    <w:rsid w:val="007E5A16"/>
    <w:rsid w:val="007F08CE"/>
    <w:rsid w:val="007F18BC"/>
    <w:rsid w:val="007F2617"/>
    <w:rsid w:val="007F30AD"/>
    <w:rsid w:val="007F3C93"/>
    <w:rsid w:val="007F428E"/>
    <w:rsid w:val="007F4FAD"/>
    <w:rsid w:val="007F5E6B"/>
    <w:rsid w:val="007F6554"/>
    <w:rsid w:val="007F672E"/>
    <w:rsid w:val="007F75D4"/>
    <w:rsid w:val="007F7631"/>
    <w:rsid w:val="007F7E4F"/>
    <w:rsid w:val="0080125B"/>
    <w:rsid w:val="0080157A"/>
    <w:rsid w:val="00801B0B"/>
    <w:rsid w:val="008029AD"/>
    <w:rsid w:val="00804014"/>
    <w:rsid w:val="0080489A"/>
    <w:rsid w:val="0080497D"/>
    <w:rsid w:val="0080522E"/>
    <w:rsid w:val="00805F4E"/>
    <w:rsid w:val="00810AB1"/>
    <w:rsid w:val="00810E5D"/>
    <w:rsid w:val="00811F37"/>
    <w:rsid w:val="00812448"/>
    <w:rsid w:val="008128C4"/>
    <w:rsid w:val="00813934"/>
    <w:rsid w:val="00813D3F"/>
    <w:rsid w:val="008169D1"/>
    <w:rsid w:val="0081720F"/>
    <w:rsid w:val="00817B45"/>
    <w:rsid w:val="00817DB0"/>
    <w:rsid w:val="008220A1"/>
    <w:rsid w:val="00822855"/>
    <w:rsid w:val="00823284"/>
    <w:rsid w:val="00825695"/>
    <w:rsid w:val="00825CBF"/>
    <w:rsid w:val="008260E7"/>
    <w:rsid w:val="00830165"/>
    <w:rsid w:val="008309EA"/>
    <w:rsid w:val="008314A7"/>
    <w:rsid w:val="00831FDD"/>
    <w:rsid w:val="00834C8D"/>
    <w:rsid w:val="00835C0B"/>
    <w:rsid w:val="00836350"/>
    <w:rsid w:val="008400C7"/>
    <w:rsid w:val="00841857"/>
    <w:rsid w:val="00841FB2"/>
    <w:rsid w:val="00843E6A"/>
    <w:rsid w:val="0084433E"/>
    <w:rsid w:val="00845EAF"/>
    <w:rsid w:val="00847E04"/>
    <w:rsid w:val="008503B1"/>
    <w:rsid w:val="0085047D"/>
    <w:rsid w:val="00851480"/>
    <w:rsid w:val="00851797"/>
    <w:rsid w:val="00852300"/>
    <w:rsid w:val="00853476"/>
    <w:rsid w:val="00853A8C"/>
    <w:rsid w:val="00853FEC"/>
    <w:rsid w:val="00855687"/>
    <w:rsid w:val="00855C56"/>
    <w:rsid w:val="00856BDE"/>
    <w:rsid w:val="00857292"/>
    <w:rsid w:val="00857B38"/>
    <w:rsid w:val="0086043F"/>
    <w:rsid w:val="008607F9"/>
    <w:rsid w:val="0086092A"/>
    <w:rsid w:val="00861A0F"/>
    <w:rsid w:val="00861F6D"/>
    <w:rsid w:val="008620B6"/>
    <w:rsid w:val="00864009"/>
    <w:rsid w:val="00865E34"/>
    <w:rsid w:val="00866177"/>
    <w:rsid w:val="00866501"/>
    <w:rsid w:val="008672D5"/>
    <w:rsid w:val="00867645"/>
    <w:rsid w:val="00870429"/>
    <w:rsid w:val="008721B2"/>
    <w:rsid w:val="00872FD8"/>
    <w:rsid w:val="00875FBC"/>
    <w:rsid w:val="00876660"/>
    <w:rsid w:val="00876FC3"/>
    <w:rsid w:val="00876FF3"/>
    <w:rsid w:val="0087723D"/>
    <w:rsid w:val="00880D66"/>
    <w:rsid w:val="00884694"/>
    <w:rsid w:val="008847FE"/>
    <w:rsid w:val="00884A17"/>
    <w:rsid w:val="00884BF5"/>
    <w:rsid w:val="008902DE"/>
    <w:rsid w:val="00890ED4"/>
    <w:rsid w:val="00891103"/>
    <w:rsid w:val="00892F2C"/>
    <w:rsid w:val="00893A49"/>
    <w:rsid w:val="0089479D"/>
    <w:rsid w:val="0089714A"/>
    <w:rsid w:val="0089724A"/>
    <w:rsid w:val="008975F9"/>
    <w:rsid w:val="00897813"/>
    <w:rsid w:val="00897A9A"/>
    <w:rsid w:val="008A00DF"/>
    <w:rsid w:val="008A0A44"/>
    <w:rsid w:val="008A18D9"/>
    <w:rsid w:val="008A21B2"/>
    <w:rsid w:val="008A2AA0"/>
    <w:rsid w:val="008A2FB4"/>
    <w:rsid w:val="008A3797"/>
    <w:rsid w:val="008A38F4"/>
    <w:rsid w:val="008A3911"/>
    <w:rsid w:val="008A3A52"/>
    <w:rsid w:val="008A3DEA"/>
    <w:rsid w:val="008A422F"/>
    <w:rsid w:val="008A42A4"/>
    <w:rsid w:val="008A4864"/>
    <w:rsid w:val="008A5ED6"/>
    <w:rsid w:val="008A69BB"/>
    <w:rsid w:val="008A7E66"/>
    <w:rsid w:val="008B04CF"/>
    <w:rsid w:val="008B29EE"/>
    <w:rsid w:val="008B2C12"/>
    <w:rsid w:val="008B4B8E"/>
    <w:rsid w:val="008B6B1D"/>
    <w:rsid w:val="008B740D"/>
    <w:rsid w:val="008B74FE"/>
    <w:rsid w:val="008C0A9D"/>
    <w:rsid w:val="008C103A"/>
    <w:rsid w:val="008C21D7"/>
    <w:rsid w:val="008C26F0"/>
    <w:rsid w:val="008C28FD"/>
    <w:rsid w:val="008C445E"/>
    <w:rsid w:val="008C48C8"/>
    <w:rsid w:val="008C4CD9"/>
    <w:rsid w:val="008C513D"/>
    <w:rsid w:val="008C532B"/>
    <w:rsid w:val="008C5D6F"/>
    <w:rsid w:val="008C6F04"/>
    <w:rsid w:val="008C6FDB"/>
    <w:rsid w:val="008D1EE0"/>
    <w:rsid w:val="008D1F5E"/>
    <w:rsid w:val="008D3D27"/>
    <w:rsid w:val="008D5A50"/>
    <w:rsid w:val="008D792C"/>
    <w:rsid w:val="008E017A"/>
    <w:rsid w:val="008E1DA8"/>
    <w:rsid w:val="008E1DAA"/>
    <w:rsid w:val="008E278B"/>
    <w:rsid w:val="008E2A0D"/>
    <w:rsid w:val="008E33FE"/>
    <w:rsid w:val="008E5930"/>
    <w:rsid w:val="008E5B9B"/>
    <w:rsid w:val="008E622E"/>
    <w:rsid w:val="008E6DAD"/>
    <w:rsid w:val="008F356D"/>
    <w:rsid w:val="008F366C"/>
    <w:rsid w:val="008F3D58"/>
    <w:rsid w:val="008F4880"/>
    <w:rsid w:val="008F4B4A"/>
    <w:rsid w:val="008F4C83"/>
    <w:rsid w:val="008F5BDD"/>
    <w:rsid w:val="008F6FD3"/>
    <w:rsid w:val="008F786C"/>
    <w:rsid w:val="009020B4"/>
    <w:rsid w:val="00902629"/>
    <w:rsid w:val="009026F7"/>
    <w:rsid w:val="00903FC8"/>
    <w:rsid w:val="00904390"/>
    <w:rsid w:val="0090468A"/>
    <w:rsid w:val="00904F0B"/>
    <w:rsid w:val="00905E1F"/>
    <w:rsid w:val="0090631E"/>
    <w:rsid w:val="00906A7C"/>
    <w:rsid w:val="009109B7"/>
    <w:rsid w:val="009114BA"/>
    <w:rsid w:val="00911EFE"/>
    <w:rsid w:val="00913156"/>
    <w:rsid w:val="009136C5"/>
    <w:rsid w:val="00913A57"/>
    <w:rsid w:val="00915FFE"/>
    <w:rsid w:val="0091606D"/>
    <w:rsid w:val="009173D8"/>
    <w:rsid w:val="00917829"/>
    <w:rsid w:val="00920F15"/>
    <w:rsid w:val="009216BD"/>
    <w:rsid w:val="00921BD4"/>
    <w:rsid w:val="00922A4C"/>
    <w:rsid w:val="00923F77"/>
    <w:rsid w:val="00924F65"/>
    <w:rsid w:val="00925196"/>
    <w:rsid w:val="00925342"/>
    <w:rsid w:val="0092616A"/>
    <w:rsid w:val="00926A3E"/>
    <w:rsid w:val="00927016"/>
    <w:rsid w:val="009303BD"/>
    <w:rsid w:val="00930594"/>
    <w:rsid w:val="00932E2E"/>
    <w:rsid w:val="009334A0"/>
    <w:rsid w:val="009344C8"/>
    <w:rsid w:val="009352B9"/>
    <w:rsid w:val="0093531C"/>
    <w:rsid w:val="00936F50"/>
    <w:rsid w:val="00940ABC"/>
    <w:rsid w:val="00941B26"/>
    <w:rsid w:val="0094203A"/>
    <w:rsid w:val="009422D3"/>
    <w:rsid w:val="00943DAA"/>
    <w:rsid w:val="00944460"/>
    <w:rsid w:val="00944AD5"/>
    <w:rsid w:val="00945CB3"/>
    <w:rsid w:val="00946AE2"/>
    <w:rsid w:val="009476B0"/>
    <w:rsid w:val="0095199F"/>
    <w:rsid w:val="00951E83"/>
    <w:rsid w:val="00953B4F"/>
    <w:rsid w:val="00954B5E"/>
    <w:rsid w:val="00955C1C"/>
    <w:rsid w:val="00956360"/>
    <w:rsid w:val="00960792"/>
    <w:rsid w:val="0096106C"/>
    <w:rsid w:val="00967961"/>
    <w:rsid w:val="00967AC6"/>
    <w:rsid w:val="00971434"/>
    <w:rsid w:val="00971E8E"/>
    <w:rsid w:val="00972653"/>
    <w:rsid w:val="0097349F"/>
    <w:rsid w:val="009734E3"/>
    <w:rsid w:val="00973DED"/>
    <w:rsid w:val="00974BCB"/>
    <w:rsid w:val="00976100"/>
    <w:rsid w:val="00980756"/>
    <w:rsid w:val="00981651"/>
    <w:rsid w:val="00981BA3"/>
    <w:rsid w:val="00982088"/>
    <w:rsid w:val="00983AAB"/>
    <w:rsid w:val="0098434A"/>
    <w:rsid w:val="00986198"/>
    <w:rsid w:val="00994B64"/>
    <w:rsid w:val="00994E49"/>
    <w:rsid w:val="00995DC3"/>
    <w:rsid w:val="00996958"/>
    <w:rsid w:val="00997A3A"/>
    <w:rsid w:val="009A04DE"/>
    <w:rsid w:val="009A2640"/>
    <w:rsid w:val="009A36F5"/>
    <w:rsid w:val="009A3944"/>
    <w:rsid w:val="009A3FCC"/>
    <w:rsid w:val="009A471C"/>
    <w:rsid w:val="009A49D5"/>
    <w:rsid w:val="009A5C0C"/>
    <w:rsid w:val="009B0E0E"/>
    <w:rsid w:val="009B1344"/>
    <w:rsid w:val="009B1514"/>
    <w:rsid w:val="009B1C97"/>
    <w:rsid w:val="009B433B"/>
    <w:rsid w:val="009B63B3"/>
    <w:rsid w:val="009C1177"/>
    <w:rsid w:val="009C2521"/>
    <w:rsid w:val="009C2C17"/>
    <w:rsid w:val="009C384B"/>
    <w:rsid w:val="009C705F"/>
    <w:rsid w:val="009C77B7"/>
    <w:rsid w:val="009C787D"/>
    <w:rsid w:val="009D157E"/>
    <w:rsid w:val="009D15F3"/>
    <w:rsid w:val="009D2951"/>
    <w:rsid w:val="009D47EB"/>
    <w:rsid w:val="009D6FDB"/>
    <w:rsid w:val="009D7392"/>
    <w:rsid w:val="009D7640"/>
    <w:rsid w:val="009E027D"/>
    <w:rsid w:val="009E0979"/>
    <w:rsid w:val="009E10DA"/>
    <w:rsid w:val="009E16AF"/>
    <w:rsid w:val="009E25E9"/>
    <w:rsid w:val="009E2658"/>
    <w:rsid w:val="009E28DD"/>
    <w:rsid w:val="009E2CCC"/>
    <w:rsid w:val="009E2D5C"/>
    <w:rsid w:val="009E351B"/>
    <w:rsid w:val="009E4E63"/>
    <w:rsid w:val="009E676D"/>
    <w:rsid w:val="009E6FAC"/>
    <w:rsid w:val="009E7585"/>
    <w:rsid w:val="009F0314"/>
    <w:rsid w:val="009F0A5A"/>
    <w:rsid w:val="009F1ABB"/>
    <w:rsid w:val="009F206C"/>
    <w:rsid w:val="009F25C0"/>
    <w:rsid w:val="009F2CFC"/>
    <w:rsid w:val="009F5658"/>
    <w:rsid w:val="009F5AE7"/>
    <w:rsid w:val="009F6B3C"/>
    <w:rsid w:val="009F7290"/>
    <w:rsid w:val="00A00F6A"/>
    <w:rsid w:val="00A0316D"/>
    <w:rsid w:val="00A03C52"/>
    <w:rsid w:val="00A0446D"/>
    <w:rsid w:val="00A047ED"/>
    <w:rsid w:val="00A04D3B"/>
    <w:rsid w:val="00A05A4C"/>
    <w:rsid w:val="00A06177"/>
    <w:rsid w:val="00A0716C"/>
    <w:rsid w:val="00A072D0"/>
    <w:rsid w:val="00A10598"/>
    <w:rsid w:val="00A11605"/>
    <w:rsid w:val="00A12184"/>
    <w:rsid w:val="00A14D04"/>
    <w:rsid w:val="00A14FC9"/>
    <w:rsid w:val="00A1589F"/>
    <w:rsid w:val="00A15978"/>
    <w:rsid w:val="00A166AC"/>
    <w:rsid w:val="00A16A3C"/>
    <w:rsid w:val="00A16D97"/>
    <w:rsid w:val="00A1767C"/>
    <w:rsid w:val="00A216C4"/>
    <w:rsid w:val="00A21F6A"/>
    <w:rsid w:val="00A22341"/>
    <w:rsid w:val="00A240B9"/>
    <w:rsid w:val="00A24B9C"/>
    <w:rsid w:val="00A24E34"/>
    <w:rsid w:val="00A25CDF"/>
    <w:rsid w:val="00A26692"/>
    <w:rsid w:val="00A266C6"/>
    <w:rsid w:val="00A27F44"/>
    <w:rsid w:val="00A304DC"/>
    <w:rsid w:val="00A305B4"/>
    <w:rsid w:val="00A33798"/>
    <w:rsid w:val="00A344A4"/>
    <w:rsid w:val="00A345B1"/>
    <w:rsid w:val="00A36014"/>
    <w:rsid w:val="00A365D4"/>
    <w:rsid w:val="00A375AB"/>
    <w:rsid w:val="00A377ED"/>
    <w:rsid w:val="00A37A35"/>
    <w:rsid w:val="00A37FF8"/>
    <w:rsid w:val="00A4075F"/>
    <w:rsid w:val="00A42E0C"/>
    <w:rsid w:val="00A437D3"/>
    <w:rsid w:val="00A44EA8"/>
    <w:rsid w:val="00A52D39"/>
    <w:rsid w:val="00A537B5"/>
    <w:rsid w:val="00A54219"/>
    <w:rsid w:val="00A54CA4"/>
    <w:rsid w:val="00A54EB0"/>
    <w:rsid w:val="00A54F9F"/>
    <w:rsid w:val="00A55577"/>
    <w:rsid w:val="00A5647F"/>
    <w:rsid w:val="00A56A82"/>
    <w:rsid w:val="00A57225"/>
    <w:rsid w:val="00A57F8F"/>
    <w:rsid w:val="00A64293"/>
    <w:rsid w:val="00A66B5E"/>
    <w:rsid w:val="00A6728B"/>
    <w:rsid w:val="00A6796B"/>
    <w:rsid w:val="00A679B0"/>
    <w:rsid w:val="00A710DD"/>
    <w:rsid w:val="00A73780"/>
    <w:rsid w:val="00A73A8D"/>
    <w:rsid w:val="00A74134"/>
    <w:rsid w:val="00A7461E"/>
    <w:rsid w:val="00A76CBA"/>
    <w:rsid w:val="00A77299"/>
    <w:rsid w:val="00A81223"/>
    <w:rsid w:val="00A81474"/>
    <w:rsid w:val="00A81DDB"/>
    <w:rsid w:val="00A82C4D"/>
    <w:rsid w:val="00A83588"/>
    <w:rsid w:val="00A836DD"/>
    <w:rsid w:val="00A84CEB"/>
    <w:rsid w:val="00A850DA"/>
    <w:rsid w:val="00A850DB"/>
    <w:rsid w:val="00A90DE1"/>
    <w:rsid w:val="00A91AEB"/>
    <w:rsid w:val="00A93381"/>
    <w:rsid w:val="00A934D0"/>
    <w:rsid w:val="00A94036"/>
    <w:rsid w:val="00A9478C"/>
    <w:rsid w:val="00A94CB1"/>
    <w:rsid w:val="00A9668E"/>
    <w:rsid w:val="00A978A5"/>
    <w:rsid w:val="00AA07BE"/>
    <w:rsid w:val="00AA207A"/>
    <w:rsid w:val="00AA2DB2"/>
    <w:rsid w:val="00AA3E08"/>
    <w:rsid w:val="00AA4B86"/>
    <w:rsid w:val="00AA4DCF"/>
    <w:rsid w:val="00AA5AC2"/>
    <w:rsid w:val="00AA6F31"/>
    <w:rsid w:val="00AB0120"/>
    <w:rsid w:val="00AB2C12"/>
    <w:rsid w:val="00AB3004"/>
    <w:rsid w:val="00AB66DE"/>
    <w:rsid w:val="00AB6E52"/>
    <w:rsid w:val="00AB757F"/>
    <w:rsid w:val="00AB791D"/>
    <w:rsid w:val="00AC0187"/>
    <w:rsid w:val="00AC13FD"/>
    <w:rsid w:val="00AC2B52"/>
    <w:rsid w:val="00AC3753"/>
    <w:rsid w:val="00AC3E20"/>
    <w:rsid w:val="00AC3ED5"/>
    <w:rsid w:val="00AC3F94"/>
    <w:rsid w:val="00AC4935"/>
    <w:rsid w:val="00AC5D42"/>
    <w:rsid w:val="00AC7016"/>
    <w:rsid w:val="00AD0C80"/>
    <w:rsid w:val="00AD2404"/>
    <w:rsid w:val="00AD250B"/>
    <w:rsid w:val="00AD2564"/>
    <w:rsid w:val="00AD2647"/>
    <w:rsid w:val="00AD2D76"/>
    <w:rsid w:val="00AD2E3C"/>
    <w:rsid w:val="00AD32CC"/>
    <w:rsid w:val="00AD338F"/>
    <w:rsid w:val="00AD34F0"/>
    <w:rsid w:val="00AD3A95"/>
    <w:rsid w:val="00AD5C60"/>
    <w:rsid w:val="00AD5F4F"/>
    <w:rsid w:val="00AD61EE"/>
    <w:rsid w:val="00AD69F2"/>
    <w:rsid w:val="00AD7C88"/>
    <w:rsid w:val="00AE0327"/>
    <w:rsid w:val="00AE1596"/>
    <w:rsid w:val="00AE339E"/>
    <w:rsid w:val="00AE4913"/>
    <w:rsid w:val="00AE6110"/>
    <w:rsid w:val="00AE62DD"/>
    <w:rsid w:val="00AF0723"/>
    <w:rsid w:val="00AF2077"/>
    <w:rsid w:val="00AF34B3"/>
    <w:rsid w:val="00AF3A76"/>
    <w:rsid w:val="00AF3E84"/>
    <w:rsid w:val="00AF543C"/>
    <w:rsid w:val="00AF5792"/>
    <w:rsid w:val="00AF74E7"/>
    <w:rsid w:val="00B00EC0"/>
    <w:rsid w:val="00B01708"/>
    <w:rsid w:val="00B04BE8"/>
    <w:rsid w:val="00B06D15"/>
    <w:rsid w:val="00B06DA2"/>
    <w:rsid w:val="00B0723B"/>
    <w:rsid w:val="00B11FD6"/>
    <w:rsid w:val="00B135E6"/>
    <w:rsid w:val="00B143F5"/>
    <w:rsid w:val="00B1647B"/>
    <w:rsid w:val="00B16788"/>
    <w:rsid w:val="00B16C67"/>
    <w:rsid w:val="00B17ABA"/>
    <w:rsid w:val="00B2030E"/>
    <w:rsid w:val="00B2105A"/>
    <w:rsid w:val="00B21BC6"/>
    <w:rsid w:val="00B227F3"/>
    <w:rsid w:val="00B23120"/>
    <w:rsid w:val="00B23C45"/>
    <w:rsid w:val="00B24426"/>
    <w:rsid w:val="00B250E6"/>
    <w:rsid w:val="00B25CF4"/>
    <w:rsid w:val="00B263C4"/>
    <w:rsid w:val="00B26588"/>
    <w:rsid w:val="00B2659A"/>
    <w:rsid w:val="00B267FE"/>
    <w:rsid w:val="00B27CBE"/>
    <w:rsid w:val="00B30953"/>
    <w:rsid w:val="00B31769"/>
    <w:rsid w:val="00B322A5"/>
    <w:rsid w:val="00B3360C"/>
    <w:rsid w:val="00B33DD3"/>
    <w:rsid w:val="00B34A86"/>
    <w:rsid w:val="00B3574A"/>
    <w:rsid w:val="00B36E6E"/>
    <w:rsid w:val="00B37222"/>
    <w:rsid w:val="00B404B0"/>
    <w:rsid w:val="00B42A06"/>
    <w:rsid w:val="00B442B4"/>
    <w:rsid w:val="00B44BA1"/>
    <w:rsid w:val="00B45B38"/>
    <w:rsid w:val="00B4770F"/>
    <w:rsid w:val="00B47ECA"/>
    <w:rsid w:val="00B532D9"/>
    <w:rsid w:val="00B5465E"/>
    <w:rsid w:val="00B5539C"/>
    <w:rsid w:val="00B605FD"/>
    <w:rsid w:val="00B61968"/>
    <w:rsid w:val="00B6218C"/>
    <w:rsid w:val="00B65F0E"/>
    <w:rsid w:val="00B66413"/>
    <w:rsid w:val="00B66769"/>
    <w:rsid w:val="00B66CF1"/>
    <w:rsid w:val="00B6776D"/>
    <w:rsid w:val="00B72C28"/>
    <w:rsid w:val="00B7600E"/>
    <w:rsid w:val="00B76036"/>
    <w:rsid w:val="00B77CC8"/>
    <w:rsid w:val="00B810AB"/>
    <w:rsid w:val="00B8182F"/>
    <w:rsid w:val="00B8191D"/>
    <w:rsid w:val="00B81F5D"/>
    <w:rsid w:val="00B82FC9"/>
    <w:rsid w:val="00B83094"/>
    <w:rsid w:val="00B836F9"/>
    <w:rsid w:val="00B838AA"/>
    <w:rsid w:val="00B83A70"/>
    <w:rsid w:val="00B83D65"/>
    <w:rsid w:val="00B84272"/>
    <w:rsid w:val="00B853A9"/>
    <w:rsid w:val="00B85D7B"/>
    <w:rsid w:val="00B864DA"/>
    <w:rsid w:val="00B86BFA"/>
    <w:rsid w:val="00B870AF"/>
    <w:rsid w:val="00B922D7"/>
    <w:rsid w:val="00B939AA"/>
    <w:rsid w:val="00B93B23"/>
    <w:rsid w:val="00B943B9"/>
    <w:rsid w:val="00B95E21"/>
    <w:rsid w:val="00B9686C"/>
    <w:rsid w:val="00B96D9D"/>
    <w:rsid w:val="00B97E0C"/>
    <w:rsid w:val="00BA2B34"/>
    <w:rsid w:val="00BA3046"/>
    <w:rsid w:val="00BA3F55"/>
    <w:rsid w:val="00BA42DE"/>
    <w:rsid w:val="00BA456E"/>
    <w:rsid w:val="00BA59DF"/>
    <w:rsid w:val="00BA6FE2"/>
    <w:rsid w:val="00BA71DE"/>
    <w:rsid w:val="00BA7F2A"/>
    <w:rsid w:val="00BB064F"/>
    <w:rsid w:val="00BB17F6"/>
    <w:rsid w:val="00BB34B8"/>
    <w:rsid w:val="00BB5E1D"/>
    <w:rsid w:val="00BB6419"/>
    <w:rsid w:val="00BB6890"/>
    <w:rsid w:val="00BB7842"/>
    <w:rsid w:val="00BB7D09"/>
    <w:rsid w:val="00BC0773"/>
    <w:rsid w:val="00BC393D"/>
    <w:rsid w:val="00BC49C2"/>
    <w:rsid w:val="00BC69BB"/>
    <w:rsid w:val="00BD0114"/>
    <w:rsid w:val="00BD0C88"/>
    <w:rsid w:val="00BD0D8E"/>
    <w:rsid w:val="00BD1021"/>
    <w:rsid w:val="00BD32A7"/>
    <w:rsid w:val="00BD34E8"/>
    <w:rsid w:val="00BD4833"/>
    <w:rsid w:val="00BD615C"/>
    <w:rsid w:val="00BD69AB"/>
    <w:rsid w:val="00BD69B1"/>
    <w:rsid w:val="00BD6A47"/>
    <w:rsid w:val="00BD6FF5"/>
    <w:rsid w:val="00BE626F"/>
    <w:rsid w:val="00BE7E80"/>
    <w:rsid w:val="00BE7FDF"/>
    <w:rsid w:val="00BF0434"/>
    <w:rsid w:val="00BF3339"/>
    <w:rsid w:val="00BF36CB"/>
    <w:rsid w:val="00BF437F"/>
    <w:rsid w:val="00BF4576"/>
    <w:rsid w:val="00BF4670"/>
    <w:rsid w:val="00BF4D07"/>
    <w:rsid w:val="00BF6D54"/>
    <w:rsid w:val="00C00543"/>
    <w:rsid w:val="00C006B2"/>
    <w:rsid w:val="00C01086"/>
    <w:rsid w:val="00C02611"/>
    <w:rsid w:val="00C02D5D"/>
    <w:rsid w:val="00C0407A"/>
    <w:rsid w:val="00C048A8"/>
    <w:rsid w:val="00C04AAC"/>
    <w:rsid w:val="00C07502"/>
    <w:rsid w:val="00C07F25"/>
    <w:rsid w:val="00C1016B"/>
    <w:rsid w:val="00C11298"/>
    <w:rsid w:val="00C117AF"/>
    <w:rsid w:val="00C11FE2"/>
    <w:rsid w:val="00C12D74"/>
    <w:rsid w:val="00C13098"/>
    <w:rsid w:val="00C138F7"/>
    <w:rsid w:val="00C13E17"/>
    <w:rsid w:val="00C14310"/>
    <w:rsid w:val="00C206A6"/>
    <w:rsid w:val="00C22FC9"/>
    <w:rsid w:val="00C23FBC"/>
    <w:rsid w:val="00C26CBD"/>
    <w:rsid w:val="00C27611"/>
    <w:rsid w:val="00C27791"/>
    <w:rsid w:val="00C277F5"/>
    <w:rsid w:val="00C30350"/>
    <w:rsid w:val="00C30D89"/>
    <w:rsid w:val="00C315A6"/>
    <w:rsid w:val="00C31C9D"/>
    <w:rsid w:val="00C35BE6"/>
    <w:rsid w:val="00C35DA2"/>
    <w:rsid w:val="00C35EAE"/>
    <w:rsid w:val="00C3755D"/>
    <w:rsid w:val="00C40CD4"/>
    <w:rsid w:val="00C417A8"/>
    <w:rsid w:val="00C4200A"/>
    <w:rsid w:val="00C42833"/>
    <w:rsid w:val="00C436C7"/>
    <w:rsid w:val="00C43A67"/>
    <w:rsid w:val="00C43D24"/>
    <w:rsid w:val="00C43E9F"/>
    <w:rsid w:val="00C51D7B"/>
    <w:rsid w:val="00C523AE"/>
    <w:rsid w:val="00C52561"/>
    <w:rsid w:val="00C525DC"/>
    <w:rsid w:val="00C528E9"/>
    <w:rsid w:val="00C5475B"/>
    <w:rsid w:val="00C5498A"/>
    <w:rsid w:val="00C55451"/>
    <w:rsid w:val="00C555F7"/>
    <w:rsid w:val="00C57350"/>
    <w:rsid w:val="00C5771A"/>
    <w:rsid w:val="00C609A4"/>
    <w:rsid w:val="00C62243"/>
    <w:rsid w:val="00C62DE9"/>
    <w:rsid w:val="00C6536D"/>
    <w:rsid w:val="00C65732"/>
    <w:rsid w:val="00C6595B"/>
    <w:rsid w:val="00C661C3"/>
    <w:rsid w:val="00C6681F"/>
    <w:rsid w:val="00C6791D"/>
    <w:rsid w:val="00C7032C"/>
    <w:rsid w:val="00C747CA"/>
    <w:rsid w:val="00C758E0"/>
    <w:rsid w:val="00C77CB9"/>
    <w:rsid w:val="00C807AF"/>
    <w:rsid w:val="00C81026"/>
    <w:rsid w:val="00C82C83"/>
    <w:rsid w:val="00C84EB1"/>
    <w:rsid w:val="00C857E5"/>
    <w:rsid w:val="00C86498"/>
    <w:rsid w:val="00C86F8C"/>
    <w:rsid w:val="00C9043E"/>
    <w:rsid w:val="00C93468"/>
    <w:rsid w:val="00C93E5E"/>
    <w:rsid w:val="00C94400"/>
    <w:rsid w:val="00C94E25"/>
    <w:rsid w:val="00C95858"/>
    <w:rsid w:val="00C9647A"/>
    <w:rsid w:val="00C97F06"/>
    <w:rsid w:val="00CA03C7"/>
    <w:rsid w:val="00CA1993"/>
    <w:rsid w:val="00CA1C26"/>
    <w:rsid w:val="00CA2060"/>
    <w:rsid w:val="00CA2784"/>
    <w:rsid w:val="00CA41C9"/>
    <w:rsid w:val="00CA46A3"/>
    <w:rsid w:val="00CA5328"/>
    <w:rsid w:val="00CA74D5"/>
    <w:rsid w:val="00CB0C14"/>
    <w:rsid w:val="00CB192C"/>
    <w:rsid w:val="00CB1DED"/>
    <w:rsid w:val="00CB36E7"/>
    <w:rsid w:val="00CB5BDD"/>
    <w:rsid w:val="00CB69CE"/>
    <w:rsid w:val="00CC1C62"/>
    <w:rsid w:val="00CC2BB9"/>
    <w:rsid w:val="00CC3AB1"/>
    <w:rsid w:val="00CC3CA2"/>
    <w:rsid w:val="00CC3FEB"/>
    <w:rsid w:val="00CC4963"/>
    <w:rsid w:val="00CC605E"/>
    <w:rsid w:val="00CC6508"/>
    <w:rsid w:val="00CC69A4"/>
    <w:rsid w:val="00CC7036"/>
    <w:rsid w:val="00CD0AED"/>
    <w:rsid w:val="00CD0E18"/>
    <w:rsid w:val="00CD12BA"/>
    <w:rsid w:val="00CD1861"/>
    <w:rsid w:val="00CD3C40"/>
    <w:rsid w:val="00CD5805"/>
    <w:rsid w:val="00CD5AA9"/>
    <w:rsid w:val="00CD5B0F"/>
    <w:rsid w:val="00CD7B4E"/>
    <w:rsid w:val="00CD7F89"/>
    <w:rsid w:val="00CE15FF"/>
    <w:rsid w:val="00CE206A"/>
    <w:rsid w:val="00CE210E"/>
    <w:rsid w:val="00CE45DD"/>
    <w:rsid w:val="00CE4FD7"/>
    <w:rsid w:val="00CE55C9"/>
    <w:rsid w:val="00CE6330"/>
    <w:rsid w:val="00CE73DC"/>
    <w:rsid w:val="00CE7B85"/>
    <w:rsid w:val="00CE7EF3"/>
    <w:rsid w:val="00CF08C9"/>
    <w:rsid w:val="00CF1342"/>
    <w:rsid w:val="00CF15A0"/>
    <w:rsid w:val="00CF1DED"/>
    <w:rsid w:val="00CF2149"/>
    <w:rsid w:val="00CF45FD"/>
    <w:rsid w:val="00CF4D56"/>
    <w:rsid w:val="00CF6BE7"/>
    <w:rsid w:val="00CF7202"/>
    <w:rsid w:val="00CF7D56"/>
    <w:rsid w:val="00D0034D"/>
    <w:rsid w:val="00D00553"/>
    <w:rsid w:val="00D00CD9"/>
    <w:rsid w:val="00D02F9E"/>
    <w:rsid w:val="00D04908"/>
    <w:rsid w:val="00D069C7"/>
    <w:rsid w:val="00D0791E"/>
    <w:rsid w:val="00D07C15"/>
    <w:rsid w:val="00D13164"/>
    <w:rsid w:val="00D131B8"/>
    <w:rsid w:val="00D131E7"/>
    <w:rsid w:val="00D1419F"/>
    <w:rsid w:val="00D14FC0"/>
    <w:rsid w:val="00D21E3A"/>
    <w:rsid w:val="00D21E84"/>
    <w:rsid w:val="00D23A73"/>
    <w:rsid w:val="00D24603"/>
    <w:rsid w:val="00D27B02"/>
    <w:rsid w:val="00D27EDB"/>
    <w:rsid w:val="00D302FB"/>
    <w:rsid w:val="00D321A1"/>
    <w:rsid w:val="00D333C7"/>
    <w:rsid w:val="00D34FA0"/>
    <w:rsid w:val="00D35C20"/>
    <w:rsid w:val="00D36BD9"/>
    <w:rsid w:val="00D36E59"/>
    <w:rsid w:val="00D379B8"/>
    <w:rsid w:val="00D40C39"/>
    <w:rsid w:val="00D413FA"/>
    <w:rsid w:val="00D419E4"/>
    <w:rsid w:val="00D41C1C"/>
    <w:rsid w:val="00D42B12"/>
    <w:rsid w:val="00D43225"/>
    <w:rsid w:val="00D435C9"/>
    <w:rsid w:val="00D44779"/>
    <w:rsid w:val="00D451A6"/>
    <w:rsid w:val="00D45245"/>
    <w:rsid w:val="00D46169"/>
    <w:rsid w:val="00D47EB2"/>
    <w:rsid w:val="00D503D5"/>
    <w:rsid w:val="00D521AC"/>
    <w:rsid w:val="00D52699"/>
    <w:rsid w:val="00D52A4A"/>
    <w:rsid w:val="00D5366F"/>
    <w:rsid w:val="00D54075"/>
    <w:rsid w:val="00D54D9D"/>
    <w:rsid w:val="00D559AD"/>
    <w:rsid w:val="00D55B3D"/>
    <w:rsid w:val="00D5619B"/>
    <w:rsid w:val="00D56467"/>
    <w:rsid w:val="00D5702F"/>
    <w:rsid w:val="00D5711D"/>
    <w:rsid w:val="00D613DE"/>
    <w:rsid w:val="00D61A72"/>
    <w:rsid w:val="00D61F21"/>
    <w:rsid w:val="00D63C06"/>
    <w:rsid w:val="00D6490F"/>
    <w:rsid w:val="00D654FC"/>
    <w:rsid w:val="00D66167"/>
    <w:rsid w:val="00D66798"/>
    <w:rsid w:val="00D70D25"/>
    <w:rsid w:val="00D70DDF"/>
    <w:rsid w:val="00D716E7"/>
    <w:rsid w:val="00D7197E"/>
    <w:rsid w:val="00D71FFE"/>
    <w:rsid w:val="00D731E9"/>
    <w:rsid w:val="00D731F8"/>
    <w:rsid w:val="00D73784"/>
    <w:rsid w:val="00D75233"/>
    <w:rsid w:val="00D7547B"/>
    <w:rsid w:val="00D76871"/>
    <w:rsid w:val="00D768D1"/>
    <w:rsid w:val="00D7766D"/>
    <w:rsid w:val="00D80962"/>
    <w:rsid w:val="00D81018"/>
    <w:rsid w:val="00D8143F"/>
    <w:rsid w:val="00D82AE7"/>
    <w:rsid w:val="00D8304D"/>
    <w:rsid w:val="00D84194"/>
    <w:rsid w:val="00D869CD"/>
    <w:rsid w:val="00D87641"/>
    <w:rsid w:val="00D930FE"/>
    <w:rsid w:val="00D9336A"/>
    <w:rsid w:val="00D935E4"/>
    <w:rsid w:val="00D93F4B"/>
    <w:rsid w:val="00D97D6B"/>
    <w:rsid w:val="00DA1165"/>
    <w:rsid w:val="00DA1903"/>
    <w:rsid w:val="00DA2CF5"/>
    <w:rsid w:val="00DA3D5B"/>
    <w:rsid w:val="00DA7188"/>
    <w:rsid w:val="00DA7887"/>
    <w:rsid w:val="00DB12DD"/>
    <w:rsid w:val="00DB1F0D"/>
    <w:rsid w:val="00DB2C5C"/>
    <w:rsid w:val="00DB3F54"/>
    <w:rsid w:val="00DB4216"/>
    <w:rsid w:val="00DB4404"/>
    <w:rsid w:val="00DB441D"/>
    <w:rsid w:val="00DB448C"/>
    <w:rsid w:val="00DB4AC0"/>
    <w:rsid w:val="00DB7492"/>
    <w:rsid w:val="00DB7711"/>
    <w:rsid w:val="00DB7B85"/>
    <w:rsid w:val="00DC01A1"/>
    <w:rsid w:val="00DC0BCE"/>
    <w:rsid w:val="00DC2289"/>
    <w:rsid w:val="00DC22DA"/>
    <w:rsid w:val="00DC3296"/>
    <w:rsid w:val="00DC37CD"/>
    <w:rsid w:val="00DC4AFA"/>
    <w:rsid w:val="00DC57C4"/>
    <w:rsid w:val="00DC5CBF"/>
    <w:rsid w:val="00DC67CA"/>
    <w:rsid w:val="00DC7207"/>
    <w:rsid w:val="00DD1002"/>
    <w:rsid w:val="00DD1BD3"/>
    <w:rsid w:val="00DD3248"/>
    <w:rsid w:val="00DD3375"/>
    <w:rsid w:val="00DD3502"/>
    <w:rsid w:val="00DD395D"/>
    <w:rsid w:val="00DD4B10"/>
    <w:rsid w:val="00DD4B99"/>
    <w:rsid w:val="00DD4C63"/>
    <w:rsid w:val="00DD5C8E"/>
    <w:rsid w:val="00DD6058"/>
    <w:rsid w:val="00DD64E9"/>
    <w:rsid w:val="00DD6512"/>
    <w:rsid w:val="00DD75E1"/>
    <w:rsid w:val="00DD7863"/>
    <w:rsid w:val="00DE08C8"/>
    <w:rsid w:val="00DE102C"/>
    <w:rsid w:val="00DE2B04"/>
    <w:rsid w:val="00DE3388"/>
    <w:rsid w:val="00DE34A6"/>
    <w:rsid w:val="00DE4D15"/>
    <w:rsid w:val="00DE5A64"/>
    <w:rsid w:val="00DE5C34"/>
    <w:rsid w:val="00DE7004"/>
    <w:rsid w:val="00DE7553"/>
    <w:rsid w:val="00DF0078"/>
    <w:rsid w:val="00DF046A"/>
    <w:rsid w:val="00DF1AC6"/>
    <w:rsid w:val="00DF2582"/>
    <w:rsid w:val="00DF5197"/>
    <w:rsid w:val="00DF5B83"/>
    <w:rsid w:val="00DF69BD"/>
    <w:rsid w:val="00E01405"/>
    <w:rsid w:val="00E03180"/>
    <w:rsid w:val="00E0394E"/>
    <w:rsid w:val="00E04189"/>
    <w:rsid w:val="00E06278"/>
    <w:rsid w:val="00E06A25"/>
    <w:rsid w:val="00E0783C"/>
    <w:rsid w:val="00E105BC"/>
    <w:rsid w:val="00E10BCE"/>
    <w:rsid w:val="00E11A6D"/>
    <w:rsid w:val="00E1313C"/>
    <w:rsid w:val="00E136BF"/>
    <w:rsid w:val="00E139C4"/>
    <w:rsid w:val="00E163BA"/>
    <w:rsid w:val="00E164CC"/>
    <w:rsid w:val="00E16F27"/>
    <w:rsid w:val="00E16F30"/>
    <w:rsid w:val="00E1723D"/>
    <w:rsid w:val="00E17C9E"/>
    <w:rsid w:val="00E17DAE"/>
    <w:rsid w:val="00E219C0"/>
    <w:rsid w:val="00E21A70"/>
    <w:rsid w:val="00E222C7"/>
    <w:rsid w:val="00E22C5B"/>
    <w:rsid w:val="00E258D1"/>
    <w:rsid w:val="00E25B45"/>
    <w:rsid w:val="00E30036"/>
    <w:rsid w:val="00E30090"/>
    <w:rsid w:val="00E31110"/>
    <w:rsid w:val="00E315EF"/>
    <w:rsid w:val="00E320B1"/>
    <w:rsid w:val="00E321C0"/>
    <w:rsid w:val="00E32454"/>
    <w:rsid w:val="00E3336E"/>
    <w:rsid w:val="00E34E30"/>
    <w:rsid w:val="00E35D13"/>
    <w:rsid w:val="00E40CAF"/>
    <w:rsid w:val="00E40EA4"/>
    <w:rsid w:val="00E43612"/>
    <w:rsid w:val="00E44A45"/>
    <w:rsid w:val="00E44B0F"/>
    <w:rsid w:val="00E461D7"/>
    <w:rsid w:val="00E46AE5"/>
    <w:rsid w:val="00E47448"/>
    <w:rsid w:val="00E4763B"/>
    <w:rsid w:val="00E476E2"/>
    <w:rsid w:val="00E50EFE"/>
    <w:rsid w:val="00E51DFF"/>
    <w:rsid w:val="00E52ECC"/>
    <w:rsid w:val="00E55504"/>
    <w:rsid w:val="00E57320"/>
    <w:rsid w:val="00E61D79"/>
    <w:rsid w:val="00E67C2B"/>
    <w:rsid w:val="00E72643"/>
    <w:rsid w:val="00E736F7"/>
    <w:rsid w:val="00E748C5"/>
    <w:rsid w:val="00E756AA"/>
    <w:rsid w:val="00E75DBC"/>
    <w:rsid w:val="00E76505"/>
    <w:rsid w:val="00E81020"/>
    <w:rsid w:val="00E85422"/>
    <w:rsid w:val="00E861E5"/>
    <w:rsid w:val="00E86AF7"/>
    <w:rsid w:val="00E86F78"/>
    <w:rsid w:val="00E902AA"/>
    <w:rsid w:val="00E90AA1"/>
    <w:rsid w:val="00E91054"/>
    <w:rsid w:val="00E925BB"/>
    <w:rsid w:val="00E93B1D"/>
    <w:rsid w:val="00E95D55"/>
    <w:rsid w:val="00E95E7A"/>
    <w:rsid w:val="00E96202"/>
    <w:rsid w:val="00E977BD"/>
    <w:rsid w:val="00E977F4"/>
    <w:rsid w:val="00EA0148"/>
    <w:rsid w:val="00EA04C8"/>
    <w:rsid w:val="00EA0882"/>
    <w:rsid w:val="00EA19D4"/>
    <w:rsid w:val="00EA343E"/>
    <w:rsid w:val="00EA3F88"/>
    <w:rsid w:val="00EA4010"/>
    <w:rsid w:val="00EA4330"/>
    <w:rsid w:val="00EA4E47"/>
    <w:rsid w:val="00EA6AC6"/>
    <w:rsid w:val="00EB0348"/>
    <w:rsid w:val="00EB07B3"/>
    <w:rsid w:val="00EB24C7"/>
    <w:rsid w:val="00EB38E8"/>
    <w:rsid w:val="00EB4398"/>
    <w:rsid w:val="00EB7182"/>
    <w:rsid w:val="00EB7552"/>
    <w:rsid w:val="00EB75C3"/>
    <w:rsid w:val="00EC19C1"/>
    <w:rsid w:val="00EC2BCC"/>
    <w:rsid w:val="00EC3A40"/>
    <w:rsid w:val="00EC4080"/>
    <w:rsid w:val="00EC43C1"/>
    <w:rsid w:val="00EC48A1"/>
    <w:rsid w:val="00EC4B85"/>
    <w:rsid w:val="00EC4C2E"/>
    <w:rsid w:val="00EC5EA0"/>
    <w:rsid w:val="00EC69F2"/>
    <w:rsid w:val="00EC6BEE"/>
    <w:rsid w:val="00EC7AA9"/>
    <w:rsid w:val="00ED0656"/>
    <w:rsid w:val="00ED0C22"/>
    <w:rsid w:val="00ED10AD"/>
    <w:rsid w:val="00ED1392"/>
    <w:rsid w:val="00ED1463"/>
    <w:rsid w:val="00ED265E"/>
    <w:rsid w:val="00ED3A3F"/>
    <w:rsid w:val="00ED3F89"/>
    <w:rsid w:val="00ED58F8"/>
    <w:rsid w:val="00ED6213"/>
    <w:rsid w:val="00ED6EA1"/>
    <w:rsid w:val="00ED7BFA"/>
    <w:rsid w:val="00EE04ED"/>
    <w:rsid w:val="00EE26EB"/>
    <w:rsid w:val="00EE27D3"/>
    <w:rsid w:val="00EE2AB1"/>
    <w:rsid w:val="00EE301C"/>
    <w:rsid w:val="00EE31CE"/>
    <w:rsid w:val="00EE3ACA"/>
    <w:rsid w:val="00EE6E66"/>
    <w:rsid w:val="00EE750C"/>
    <w:rsid w:val="00EE7E8D"/>
    <w:rsid w:val="00EF1544"/>
    <w:rsid w:val="00EF2A20"/>
    <w:rsid w:val="00EF3D6B"/>
    <w:rsid w:val="00EF51A3"/>
    <w:rsid w:val="00EF51B8"/>
    <w:rsid w:val="00EF5A70"/>
    <w:rsid w:val="00EF6A3B"/>
    <w:rsid w:val="00EF774D"/>
    <w:rsid w:val="00F00267"/>
    <w:rsid w:val="00F03B08"/>
    <w:rsid w:val="00F044BE"/>
    <w:rsid w:val="00F057B3"/>
    <w:rsid w:val="00F06379"/>
    <w:rsid w:val="00F07B76"/>
    <w:rsid w:val="00F10B3E"/>
    <w:rsid w:val="00F11A62"/>
    <w:rsid w:val="00F11FAA"/>
    <w:rsid w:val="00F131B5"/>
    <w:rsid w:val="00F13394"/>
    <w:rsid w:val="00F13CFE"/>
    <w:rsid w:val="00F146AE"/>
    <w:rsid w:val="00F15B9C"/>
    <w:rsid w:val="00F177F0"/>
    <w:rsid w:val="00F220FC"/>
    <w:rsid w:val="00F22323"/>
    <w:rsid w:val="00F223E9"/>
    <w:rsid w:val="00F22CDB"/>
    <w:rsid w:val="00F23D65"/>
    <w:rsid w:val="00F24994"/>
    <w:rsid w:val="00F26BA4"/>
    <w:rsid w:val="00F27BE0"/>
    <w:rsid w:val="00F30356"/>
    <w:rsid w:val="00F312B8"/>
    <w:rsid w:val="00F31390"/>
    <w:rsid w:val="00F3514F"/>
    <w:rsid w:val="00F40FE4"/>
    <w:rsid w:val="00F423CC"/>
    <w:rsid w:val="00F43579"/>
    <w:rsid w:val="00F435A9"/>
    <w:rsid w:val="00F45B0E"/>
    <w:rsid w:val="00F46A4F"/>
    <w:rsid w:val="00F479A0"/>
    <w:rsid w:val="00F47FD3"/>
    <w:rsid w:val="00F501D3"/>
    <w:rsid w:val="00F50A2A"/>
    <w:rsid w:val="00F51481"/>
    <w:rsid w:val="00F520BD"/>
    <w:rsid w:val="00F523A6"/>
    <w:rsid w:val="00F53441"/>
    <w:rsid w:val="00F54231"/>
    <w:rsid w:val="00F56CE1"/>
    <w:rsid w:val="00F57D9D"/>
    <w:rsid w:val="00F60CD7"/>
    <w:rsid w:val="00F6282F"/>
    <w:rsid w:val="00F6291E"/>
    <w:rsid w:val="00F64BA3"/>
    <w:rsid w:val="00F64F02"/>
    <w:rsid w:val="00F652F3"/>
    <w:rsid w:val="00F6581A"/>
    <w:rsid w:val="00F65A4A"/>
    <w:rsid w:val="00F66C73"/>
    <w:rsid w:val="00F7019E"/>
    <w:rsid w:val="00F72093"/>
    <w:rsid w:val="00F729C1"/>
    <w:rsid w:val="00F72E1C"/>
    <w:rsid w:val="00F740A4"/>
    <w:rsid w:val="00F74BF0"/>
    <w:rsid w:val="00F77589"/>
    <w:rsid w:val="00F775DC"/>
    <w:rsid w:val="00F776E4"/>
    <w:rsid w:val="00F8080A"/>
    <w:rsid w:val="00F81BBE"/>
    <w:rsid w:val="00F84322"/>
    <w:rsid w:val="00F8600B"/>
    <w:rsid w:val="00F86289"/>
    <w:rsid w:val="00F86971"/>
    <w:rsid w:val="00F87D0F"/>
    <w:rsid w:val="00F9030E"/>
    <w:rsid w:val="00F928D5"/>
    <w:rsid w:val="00F932DF"/>
    <w:rsid w:val="00F934EE"/>
    <w:rsid w:val="00F942AD"/>
    <w:rsid w:val="00F9471C"/>
    <w:rsid w:val="00F949E5"/>
    <w:rsid w:val="00F9574A"/>
    <w:rsid w:val="00F97908"/>
    <w:rsid w:val="00F97DFC"/>
    <w:rsid w:val="00FA0324"/>
    <w:rsid w:val="00FA08AC"/>
    <w:rsid w:val="00FA1BC9"/>
    <w:rsid w:val="00FA3566"/>
    <w:rsid w:val="00FA4677"/>
    <w:rsid w:val="00FA5458"/>
    <w:rsid w:val="00FA5786"/>
    <w:rsid w:val="00FA5DA7"/>
    <w:rsid w:val="00FA5DD3"/>
    <w:rsid w:val="00FA621A"/>
    <w:rsid w:val="00FB0E21"/>
    <w:rsid w:val="00FB3372"/>
    <w:rsid w:val="00FB433E"/>
    <w:rsid w:val="00FB507B"/>
    <w:rsid w:val="00FB59B6"/>
    <w:rsid w:val="00FB5ABD"/>
    <w:rsid w:val="00FB676E"/>
    <w:rsid w:val="00FB67E0"/>
    <w:rsid w:val="00FB7673"/>
    <w:rsid w:val="00FC2320"/>
    <w:rsid w:val="00FC378B"/>
    <w:rsid w:val="00FC3B21"/>
    <w:rsid w:val="00FC4534"/>
    <w:rsid w:val="00FC4935"/>
    <w:rsid w:val="00FC4CD5"/>
    <w:rsid w:val="00FC6746"/>
    <w:rsid w:val="00FC7519"/>
    <w:rsid w:val="00FD1337"/>
    <w:rsid w:val="00FD1EBA"/>
    <w:rsid w:val="00FD2EF9"/>
    <w:rsid w:val="00FD4327"/>
    <w:rsid w:val="00FD6DF1"/>
    <w:rsid w:val="00FD7584"/>
    <w:rsid w:val="00FD7794"/>
    <w:rsid w:val="00FE06A4"/>
    <w:rsid w:val="00FE0C9E"/>
    <w:rsid w:val="00FE1110"/>
    <w:rsid w:val="00FE1A3A"/>
    <w:rsid w:val="00FE34F3"/>
    <w:rsid w:val="00FE4087"/>
    <w:rsid w:val="00FE4541"/>
    <w:rsid w:val="00FE4741"/>
    <w:rsid w:val="00FE494E"/>
    <w:rsid w:val="00FE728B"/>
    <w:rsid w:val="00FE7D4C"/>
    <w:rsid w:val="00FF4651"/>
    <w:rsid w:val="00FF4DB8"/>
    <w:rsid w:val="00FF6642"/>
    <w:rsid w:val="00FF683C"/>
    <w:rsid w:val="00FF7061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5adca,#00009b,#00a4e8,#b2b2b2,#ddd,silver"/>
    </o:shapedefaults>
    <o:shapelayout v:ext="edit">
      <o:idmap v:ext="edit" data="1"/>
    </o:shapelayout>
  </w:shapeDefaults>
  <w:decimalSymbol w:val=","/>
  <w:listSeparator w:val=";"/>
  <w15:docId w15:val="{17E5761D-9651-458E-8024-9E160582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4CA4"/>
    <w:pPr>
      <w:spacing w:before="120" w:line="264" w:lineRule="auto"/>
      <w:jc w:val="both"/>
    </w:pPr>
    <w:rPr>
      <w:szCs w:val="24"/>
    </w:rPr>
  </w:style>
  <w:style w:type="paragraph" w:styleId="Nadpis1">
    <w:name w:val="heading 1"/>
    <w:aliases w:val="H1,Kapitola,kapitola,section:1,V_Head1,Záhlaví 1,Celého textu,Deloitte Heading 1,ASAPHeading 1,1,section,h1,0Überschrift 1,1Überschrift 1,2Überschrift 1,3Überschrift 1,4Überschrift 1,5Überschrift 1,6Überschrift 1,7Überschrift 1,8Überschrift 1,D"/>
    <w:basedOn w:val="Normln"/>
    <w:next w:val="Normln"/>
    <w:qFormat/>
    <w:rsid w:val="00732A87"/>
    <w:pPr>
      <w:keepNext/>
      <w:keepLines/>
      <w:pageBreakBefore/>
      <w:numPr>
        <w:numId w:val="8"/>
      </w:numPr>
      <w:spacing w:after="480"/>
      <w:jc w:val="left"/>
      <w:outlineLvl w:val="0"/>
    </w:pPr>
    <w:rPr>
      <w:rFonts w:ascii="Verdana" w:hAnsi="Verdana" w:cs="Arial"/>
      <w:b/>
      <w:bCs/>
      <w:sz w:val="42"/>
      <w:szCs w:val="32"/>
    </w:rPr>
  </w:style>
  <w:style w:type="paragraph" w:styleId="Nadpis2">
    <w:name w:val="heading 2"/>
    <w:aliases w:val="H2,Nadpis_2_úroveň,Podkapitola1,hlavní odstavec,PA Major Section,V_Head2,Běžného textu,V_Head21,V_Head22,Podkapitola 1,Podkapitola 11,Podkapitola 12,Podkapitola 13,Podkapitola 14,Podkapitola 15,Podkapitola 111,Podkapitola 121,Podkapitola 131,h2"/>
    <w:basedOn w:val="Nadpis1"/>
    <w:next w:val="Normln"/>
    <w:autoRedefine/>
    <w:qFormat/>
    <w:rsid w:val="00732A87"/>
    <w:pPr>
      <w:pageBreakBefore w:val="0"/>
      <w:numPr>
        <w:ilvl w:val="1"/>
      </w:numPr>
      <w:spacing w:before="1000" w:after="300"/>
      <w:outlineLvl w:val="1"/>
    </w:pPr>
    <w:rPr>
      <w:bCs w:val="0"/>
      <w:iCs/>
      <w:sz w:val="34"/>
      <w:szCs w:val="28"/>
    </w:rPr>
  </w:style>
  <w:style w:type="paragraph" w:styleId="Nadpis3">
    <w:name w:val="heading 3"/>
    <w:aliases w:val="H3,Nadpis_3_úroveň,Podkapitola,Podkapitola2,odstavec,PA Minor Section,Podkapitola 2,Podkapitola 21,Podkapitola 22,Podkapitola 23,Podkapitola 24,Podkapitola 25,Podkapitola 211,Podkapitola 221,Podkapitola 231,Podkapitola 241,Podkapitola 26"/>
    <w:basedOn w:val="Nadpis2"/>
    <w:next w:val="Normln"/>
    <w:qFormat/>
    <w:rsid w:val="00732A87"/>
    <w:pPr>
      <w:numPr>
        <w:ilvl w:val="2"/>
      </w:numPr>
      <w:spacing w:before="600"/>
      <w:outlineLvl w:val="2"/>
    </w:pPr>
    <w:rPr>
      <w:bCs/>
      <w:sz w:val="26"/>
      <w:szCs w:val="26"/>
    </w:rPr>
  </w:style>
  <w:style w:type="paragraph" w:styleId="Nadpis4">
    <w:name w:val="heading 4"/>
    <w:aliases w:val="H4,Nadpis_4_úroveň,Podkapitola3,V_Head4,ASAPHeading 4,Nadpis 4T,MUS4,PA Micro Section,Level 2 - a,Bullet 1,h4,Sub-Minor,Project table,Propos,Bullet 11,Bullet 12,Bullet 13,Bullet 14,Bullet 15,Bullet 16,4 dash,d,dash,Description,THIRD"/>
    <w:basedOn w:val="Nadpis3"/>
    <w:next w:val="Normln"/>
    <w:qFormat/>
    <w:rsid w:val="00732A87"/>
    <w:pPr>
      <w:numPr>
        <w:ilvl w:val="3"/>
      </w:numPr>
      <w:spacing w:before="500" w:after="200"/>
      <w:outlineLvl w:val="3"/>
    </w:pPr>
    <w:rPr>
      <w:bCs w:val="0"/>
      <w:sz w:val="22"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qFormat/>
    <w:rsid w:val="00732A87"/>
    <w:pPr>
      <w:numPr>
        <w:ilvl w:val="4"/>
      </w:numPr>
      <w:outlineLvl w:val="4"/>
    </w:pPr>
    <w:rPr>
      <w:bCs/>
      <w:iCs w:val="0"/>
      <w:sz w:val="18"/>
      <w:szCs w:val="26"/>
    </w:rPr>
  </w:style>
  <w:style w:type="paragraph" w:styleId="Nadpis6">
    <w:name w:val="heading 6"/>
    <w:aliases w:val="H6"/>
    <w:basedOn w:val="Normln"/>
    <w:next w:val="Normln"/>
    <w:qFormat/>
    <w:rsid w:val="003C3739"/>
    <w:pPr>
      <w:spacing w:before="240" w:after="60"/>
      <w:outlineLvl w:val="5"/>
    </w:pPr>
    <w:rPr>
      <w:b/>
      <w:bCs/>
      <w:szCs w:val="22"/>
    </w:rPr>
  </w:style>
  <w:style w:type="paragraph" w:styleId="Nadpis7">
    <w:name w:val="heading 7"/>
    <w:aliases w:val="H7"/>
    <w:basedOn w:val="Normln"/>
    <w:next w:val="Normln"/>
    <w:qFormat/>
    <w:rsid w:val="00076F4C"/>
    <w:pPr>
      <w:spacing w:before="240" w:after="60"/>
      <w:outlineLvl w:val="6"/>
    </w:pPr>
    <w:rPr>
      <w:sz w:val="24"/>
    </w:rPr>
  </w:style>
  <w:style w:type="paragraph" w:styleId="Nadpis8">
    <w:name w:val="heading 8"/>
    <w:aliases w:val="H8"/>
    <w:basedOn w:val="Normln"/>
    <w:next w:val="Normln"/>
    <w:qFormat/>
    <w:rsid w:val="00076F4C"/>
    <w:pPr>
      <w:spacing w:before="240" w:after="60"/>
      <w:outlineLvl w:val="7"/>
    </w:pPr>
    <w:rPr>
      <w:i/>
      <w:iCs/>
      <w:sz w:val="24"/>
    </w:rPr>
  </w:style>
  <w:style w:type="paragraph" w:styleId="Nadpis9">
    <w:name w:val="heading 9"/>
    <w:aliases w:val="H9"/>
    <w:basedOn w:val="Normln"/>
    <w:next w:val="Normln"/>
    <w:qFormat/>
    <w:rsid w:val="00076F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erex">
    <w:name w:val="Perex"/>
    <w:basedOn w:val="Normln"/>
    <w:next w:val="Poperexu"/>
    <w:link w:val="PerexCharChar"/>
    <w:semiHidden/>
    <w:rsid w:val="00A266C6"/>
    <w:pPr>
      <w:pBdr>
        <w:left w:val="single" w:sz="36" w:space="6" w:color="5F5F5F"/>
      </w:pBdr>
      <w:spacing w:before="0"/>
      <w:ind w:left="227"/>
    </w:pPr>
    <w:rPr>
      <w:rFonts w:ascii="Verdana" w:hAnsi="Verdana"/>
      <w:color w:val="5F5F5F"/>
      <w:sz w:val="22"/>
    </w:rPr>
  </w:style>
  <w:style w:type="paragraph" w:customStyle="1" w:styleId="Poperexu">
    <w:name w:val="Po perexu"/>
    <w:basedOn w:val="Normln"/>
    <w:next w:val="Normln"/>
    <w:semiHidden/>
    <w:rsid w:val="00ED0C22"/>
    <w:pPr>
      <w:spacing w:before="360"/>
    </w:pPr>
  </w:style>
  <w:style w:type="character" w:customStyle="1" w:styleId="PerexCharChar">
    <w:name w:val="Perex Char Char"/>
    <w:link w:val="Perex"/>
    <w:rsid w:val="00A266C6"/>
    <w:rPr>
      <w:rFonts w:ascii="Verdana" w:hAnsi="Verdana"/>
      <w:color w:val="5F5F5F"/>
      <w:sz w:val="22"/>
      <w:szCs w:val="24"/>
      <w:lang w:val="cs-CZ" w:eastAsia="cs-CZ" w:bidi="ar-SA"/>
    </w:rPr>
  </w:style>
  <w:style w:type="table" w:customStyle="1" w:styleId="Tabulka-sezhlavm">
    <w:name w:val="Tabulka - se záhlavím"/>
    <w:basedOn w:val="Normlntabulka"/>
    <w:rsid w:val="00F775DC"/>
    <w:pPr>
      <w:spacing w:before="60" w:after="60"/>
    </w:pPr>
    <w:tblPr>
      <w:tblInd w:w="113" w:type="dxa"/>
      <w:tblBorders>
        <w:insideH w:val="single" w:sz="4" w:space="0" w:color="C0C0C0"/>
      </w:tblBorders>
    </w:tblPr>
    <w:trPr>
      <w:cantSplit/>
    </w:trPr>
    <w:tblStylePr w:type="firstRow">
      <w:pPr>
        <w:keepNext/>
        <w:wordWrap/>
      </w:pPr>
      <w:rPr>
        <w:b/>
        <w:sz w:val="18"/>
      </w:rPr>
      <w:tblPr/>
      <w:tcPr>
        <w:tcBorders>
          <w:bottom w:val="single" w:sz="36" w:space="0" w:color="auto"/>
        </w:tcBorders>
        <w:shd w:val="clear" w:color="auto" w:fill="E3E4E5"/>
      </w:tcPr>
    </w:tblStylePr>
    <w:tblStylePr w:type="lastRow">
      <w:pPr>
        <w:keepNext/>
        <w:wordWrap/>
      </w:pPr>
      <w:tblPr/>
      <w:tcPr>
        <w:tcBorders>
          <w:top w:val="nil"/>
          <w:left w:val="nil"/>
          <w:bottom w:val="single" w:sz="3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textovodkaz">
    <w:name w:val="Hyperlink"/>
    <w:uiPriority w:val="99"/>
    <w:rsid w:val="00BF4670"/>
    <w:rPr>
      <w:color w:val="0000FF"/>
      <w:u w:val="single"/>
    </w:rPr>
  </w:style>
  <w:style w:type="table" w:customStyle="1" w:styleId="Tabulka-neviditeln">
    <w:name w:val="Tabulka - neviditelná"/>
    <w:basedOn w:val="Normlntabulka"/>
    <w:semiHidden/>
    <w:rsid w:val="000157A9"/>
    <w:pPr>
      <w:spacing w:before="60" w:after="60"/>
    </w:pPr>
    <w:rPr>
      <w:rFonts w:ascii="Verdana" w:hAnsi="Verdana"/>
    </w:rPr>
    <w:tblPr>
      <w:tblInd w:w="113" w:type="dxa"/>
    </w:tblPr>
    <w:trPr>
      <w:cantSplit/>
    </w:trPr>
    <w:tblStylePr w:type="lastRow">
      <w:pPr>
        <w:keepNext/>
        <w:wordWrap/>
      </w:pPr>
    </w:tblStylePr>
  </w:style>
  <w:style w:type="paragraph" w:customStyle="1" w:styleId="Tabulka-velksla">
    <w:name w:val="Tabulka - velká čísla"/>
    <w:basedOn w:val="Normln"/>
    <w:semiHidden/>
    <w:rsid w:val="00112852"/>
    <w:pPr>
      <w:spacing w:after="60"/>
      <w:jc w:val="center"/>
    </w:pPr>
    <w:rPr>
      <w:b/>
      <w:color w:val="95ADCA"/>
      <w:sz w:val="52"/>
    </w:rPr>
  </w:style>
  <w:style w:type="paragraph" w:styleId="Zhlav">
    <w:name w:val="header"/>
    <w:basedOn w:val="Normln"/>
    <w:semiHidden/>
    <w:rsid w:val="004B4DC4"/>
    <w:pPr>
      <w:tabs>
        <w:tab w:val="center" w:pos="4111"/>
        <w:tab w:val="right" w:pos="8222"/>
      </w:tabs>
    </w:pPr>
    <w:rPr>
      <w:b/>
    </w:rPr>
  </w:style>
  <w:style w:type="paragraph" w:styleId="Zpat">
    <w:name w:val="footer"/>
    <w:basedOn w:val="Normln"/>
    <w:link w:val="ZpatChar"/>
    <w:semiHidden/>
    <w:rsid w:val="00BA59DF"/>
    <w:pPr>
      <w:pBdr>
        <w:top w:val="single" w:sz="4" w:space="1" w:color="C0C0C0"/>
      </w:pBdr>
      <w:tabs>
        <w:tab w:val="center" w:pos="4111"/>
        <w:tab w:val="right" w:pos="8222"/>
      </w:tabs>
      <w:ind w:left="-1191"/>
    </w:pPr>
    <w:rPr>
      <w:rFonts w:ascii="Verdana" w:hAnsi="Verdana"/>
      <w:color w:val="96969A"/>
      <w:sz w:val="12"/>
    </w:rPr>
  </w:style>
  <w:style w:type="character" w:customStyle="1" w:styleId="ZpatChar">
    <w:name w:val="Zápatí Char"/>
    <w:link w:val="Zpat"/>
    <w:rsid w:val="00BA59DF"/>
    <w:rPr>
      <w:rFonts w:ascii="Verdana" w:hAnsi="Verdana"/>
      <w:color w:val="96969A"/>
      <w:sz w:val="12"/>
      <w:szCs w:val="24"/>
      <w:lang w:val="cs-CZ" w:eastAsia="cs-CZ" w:bidi="ar-SA"/>
    </w:rPr>
  </w:style>
  <w:style w:type="paragraph" w:styleId="Obsah1">
    <w:name w:val="toc 1"/>
    <w:basedOn w:val="Normln"/>
    <w:next w:val="Normln"/>
    <w:uiPriority w:val="39"/>
    <w:rsid w:val="00760110"/>
    <w:pPr>
      <w:tabs>
        <w:tab w:val="right" w:leader="dot" w:pos="8947"/>
      </w:tabs>
      <w:spacing w:before="240"/>
      <w:ind w:left="567" w:hanging="567"/>
      <w:jc w:val="left"/>
    </w:pPr>
    <w:rPr>
      <w:b/>
      <w:caps/>
    </w:rPr>
  </w:style>
  <w:style w:type="paragraph" w:styleId="Obsah2">
    <w:name w:val="toc 2"/>
    <w:basedOn w:val="Obsah1"/>
    <w:next w:val="Normln"/>
    <w:uiPriority w:val="39"/>
    <w:rsid w:val="00323CAF"/>
    <w:pPr>
      <w:spacing w:before="60"/>
    </w:pPr>
    <w:rPr>
      <w:b w:val="0"/>
      <w:caps w:val="0"/>
    </w:rPr>
  </w:style>
  <w:style w:type="paragraph" w:styleId="Obsah3">
    <w:name w:val="toc 3"/>
    <w:basedOn w:val="Obsah2"/>
    <w:next w:val="Normln"/>
    <w:uiPriority w:val="39"/>
    <w:rsid w:val="00D5702F"/>
    <w:pPr>
      <w:ind w:left="1701"/>
    </w:pPr>
  </w:style>
  <w:style w:type="paragraph" w:customStyle="1" w:styleId="Tabulka-tuntext">
    <w:name w:val="Tabulka - tučný text"/>
    <w:basedOn w:val="Normln"/>
    <w:semiHidden/>
    <w:rsid w:val="00D5366F"/>
    <w:pPr>
      <w:spacing w:after="60"/>
      <w:jc w:val="left"/>
    </w:pPr>
    <w:rPr>
      <w:b/>
      <w:bCs/>
      <w:szCs w:val="20"/>
    </w:rPr>
  </w:style>
  <w:style w:type="character" w:styleId="slostrnky">
    <w:name w:val="page number"/>
    <w:basedOn w:val="Standardnpsmoodstavce"/>
    <w:semiHidden/>
    <w:rsid w:val="00F8080A"/>
  </w:style>
  <w:style w:type="paragraph" w:customStyle="1" w:styleId="Titulka-podtitul">
    <w:name w:val="Titulka - podtitul"/>
    <w:basedOn w:val="Titulka-zkaznk"/>
    <w:semiHidden/>
    <w:rsid w:val="00A22341"/>
    <w:pPr>
      <w:spacing w:before="0" w:after="240"/>
      <w:ind w:right="709"/>
    </w:pPr>
    <w:rPr>
      <w:b w:val="0"/>
      <w:color w:val="00A4E8"/>
      <w:sz w:val="32"/>
    </w:rPr>
  </w:style>
  <w:style w:type="paragraph" w:customStyle="1" w:styleId="Titulka-zkaznk">
    <w:name w:val="Titulka - zákazník"/>
    <w:basedOn w:val="Normln"/>
    <w:next w:val="Titulka-podtitul"/>
    <w:semiHidden/>
    <w:rsid w:val="005B1176"/>
    <w:pPr>
      <w:spacing w:before="2400" w:after="60" w:line="600" w:lineRule="exact"/>
      <w:jc w:val="center"/>
    </w:pPr>
    <w:rPr>
      <w:rFonts w:ascii="Verdana" w:hAnsi="Verdana"/>
      <w:b/>
      <w:sz w:val="48"/>
      <w:szCs w:val="40"/>
    </w:rPr>
  </w:style>
  <w:style w:type="paragraph" w:customStyle="1" w:styleId="Copyright-Nadpis">
    <w:name w:val="Copyright - Nadpis"/>
    <w:basedOn w:val="Copyright-text"/>
    <w:semiHidden/>
    <w:rsid w:val="000157A9"/>
    <w:pPr>
      <w:keepNext/>
      <w:spacing w:before="480"/>
    </w:pPr>
    <w:rPr>
      <w:b/>
      <w:sz w:val="16"/>
    </w:rPr>
  </w:style>
  <w:style w:type="paragraph" w:customStyle="1" w:styleId="Copyright-text">
    <w:name w:val="Copyright - text"/>
    <w:basedOn w:val="Normln"/>
    <w:semiHidden/>
    <w:rsid w:val="000157A9"/>
    <w:pPr>
      <w:keepLines/>
      <w:ind w:right="6010"/>
    </w:pPr>
    <w:rPr>
      <w:rFonts w:ascii="Verdana" w:hAnsi="Verdana"/>
      <w:sz w:val="12"/>
    </w:rPr>
  </w:style>
  <w:style w:type="paragraph" w:customStyle="1" w:styleId="Popisek-tabulka">
    <w:name w:val="Popisek - tabulka"/>
    <w:basedOn w:val="Normln"/>
    <w:rsid w:val="00341C91"/>
    <w:pPr>
      <w:keepNext/>
      <w:keepLines/>
      <w:numPr>
        <w:numId w:val="3"/>
      </w:numPr>
      <w:spacing w:after="240" w:line="240" w:lineRule="auto"/>
      <w:jc w:val="left"/>
    </w:pPr>
  </w:style>
  <w:style w:type="paragraph" w:customStyle="1" w:styleId="Popisek-obrzek">
    <w:name w:val="Popisek - obrázek"/>
    <w:basedOn w:val="Normln"/>
    <w:link w:val="Popisek-obrzekChar"/>
    <w:rsid w:val="00156B7B"/>
    <w:pPr>
      <w:keepNext/>
      <w:numPr>
        <w:numId w:val="2"/>
      </w:numPr>
      <w:spacing w:after="240"/>
      <w:jc w:val="left"/>
    </w:pPr>
  </w:style>
  <w:style w:type="paragraph" w:styleId="Pokraovnseznamu2">
    <w:name w:val="List Continue 2"/>
    <w:basedOn w:val="Normln"/>
    <w:rsid w:val="00626E8A"/>
    <w:pPr>
      <w:ind w:left="794"/>
      <w:jc w:val="left"/>
    </w:pPr>
  </w:style>
  <w:style w:type="paragraph" w:styleId="Rozloendokumentu">
    <w:name w:val="Document Map"/>
    <w:basedOn w:val="Normln"/>
    <w:semiHidden/>
    <w:rsid w:val="00ED7BFA"/>
    <w:pPr>
      <w:numPr>
        <w:ilvl w:val="1"/>
        <w:numId w:val="1"/>
      </w:numPr>
      <w:shd w:val="clear" w:color="auto" w:fill="000080"/>
    </w:pPr>
    <w:rPr>
      <w:rFonts w:ascii="Tahoma" w:hAnsi="Tahoma" w:cs="Tahoma"/>
      <w:szCs w:val="20"/>
    </w:rPr>
  </w:style>
  <w:style w:type="table" w:customStyle="1" w:styleId="Tabulka-bezzhlav">
    <w:name w:val="Tabulka - bez záhlaví"/>
    <w:basedOn w:val="Normlntabulka"/>
    <w:rsid w:val="00101BCC"/>
    <w:pPr>
      <w:spacing w:before="60" w:after="60"/>
    </w:pPr>
    <w:tblPr>
      <w:tblInd w:w="113" w:type="dxa"/>
      <w:tblBorders>
        <w:top w:val="single" w:sz="36" w:space="0" w:color="E3E4E5"/>
        <w:bottom w:val="single" w:sz="36" w:space="0" w:color="E3E4E5"/>
        <w:insideH w:val="single" w:sz="4" w:space="0" w:color="C0C0C0"/>
      </w:tblBorders>
    </w:tblPr>
    <w:trPr>
      <w:cantSplit/>
    </w:trPr>
    <w:tblStylePr w:type="firstRow">
      <w:pPr>
        <w:wordWrap/>
        <w:jc w:val="left"/>
      </w:pPr>
      <w:tblPr/>
      <w:trPr>
        <w:cantSplit w:val="0"/>
        <w:tblHeader/>
      </w:trPr>
    </w:tblStylePr>
    <w:tblStylePr w:type="lastRow">
      <w:pPr>
        <w:keepNext/>
        <w:wordWrap/>
      </w:pPr>
    </w:tblStylePr>
  </w:style>
  <w:style w:type="paragraph" w:customStyle="1" w:styleId="Nadpis1Neslovan">
    <w:name w:val="Nadpis 1 Nečíslovaný"/>
    <w:basedOn w:val="Nadpis1"/>
    <w:next w:val="Normln"/>
    <w:rsid w:val="00EB7552"/>
    <w:pPr>
      <w:numPr>
        <w:numId w:val="0"/>
      </w:numPr>
    </w:pPr>
    <w:rPr>
      <w:szCs w:val="56"/>
    </w:rPr>
  </w:style>
  <w:style w:type="paragraph" w:customStyle="1" w:styleId="Nadpis2Neslovan">
    <w:name w:val="Nadpis 2 Nečíslovaný"/>
    <w:basedOn w:val="Nadpis2"/>
    <w:next w:val="Normln"/>
    <w:rsid w:val="003C3739"/>
    <w:pPr>
      <w:numPr>
        <w:ilvl w:val="0"/>
        <w:numId w:val="0"/>
      </w:numPr>
    </w:pPr>
  </w:style>
  <w:style w:type="paragraph" w:styleId="Seznamsodrkami">
    <w:name w:val="List Bullet"/>
    <w:basedOn w:val="Normln"/>
    <w:uiPriority w:val="99"/>
    <w:qFormat/>
    <w:rsid w:val="004B5E6F"/>
    <w:pPr>
      <w:numPr>
        <w:numId w:val="4"/>
      </w:numPr>
      <w:spacing w:before="60"/>
      <w:jc w:val="left"/>
    </w:pPr>
  </w:style>
  <w:style w:type="paragraph" w:styleId="Seznamsodrkami2">
    <w:name w:val="List Bullet 2"/>
    <w:basedOn w:val="Normln"/>
    <w:rsid w:val="004B5E6F"/>
    <w:pPr>
      <w:numPr>
        <w:numId w:val="5"/>
      </w:numPr>
      <w:spacing w:line="240" w:lineRule="auto"/>
      <w:jc w:val="left"/>
    </w:pPr>
  </w:style>
  <w:style w:type="paragraph" w:styleId="Seznamsodrkami3">
    <w:name w:val="List Bullet 3"/>
    <w:basedOn w:val="Normln"/>
    <w:rsid w:val="004B5E6F"/>
    <w:pPr>
      <w:numPr>
        <w:numId w:val="6"/>
      </w:numPr>
      <w:tabs>
        <w:tab w:val="left" w:pos="1361"/>
      </w:tabs>
      <w:spacing w:line="240" w:lineRule="auto"/>
      <w:jc w:val="left"/>
    </w:pPr>
  </w:style>
  <w:style w:type="paragraph" w:styleId="Seznamsodrkami4">
    <w:name w:val="List Bullet 4"/>
    <w:basedOn w:val="Normln"/>
    <w:rsid w:val="004B5E6F"/>
    <w:pPr>
      <w:numPr>
        <w:numId w:val="7"/>
      </w:numPr>
      <w:spacing w:line="240" w:lineRule="auto"/>
      <w:jc w:val="left"/>
    </w:pPr>
  </w:style>
  <w:style w:type="paragraph" w:styleId="Pokraovnseznamu3">
    <w:name w:val="List Continue 3"/>
    <w:basedOn w:val="Normln"/>
    <w:rsid w:val="00626E8A"/>
    <w:pPr>
      <w:ind w:left="1191"/>
      <w:jc w:val="left"/>
    </w:pPr>
  </w:style>
  <w:style w:type="paragraph" w:styleId="Pokraovnseznamu4">
    <w:name w:val="List Continue 4"/>
    <w:basedOn w:val="Normln"/>
    <w:rsid w:val="00626E8A"/>
    <w:pPr>
      <w:ind w:left="1588"/>
      <w:jc w:val="left"/>
    </w:pPr>
  </w:style>
  <w:style w:type="table" w:styleId="Mkatabulky">
    <w:name w:val="Table Grid"/>
    <w:basedOn w:val="Normlntabulka"/>
    <w:semiHidden/>
    <w:rsid w:val="000157A9"/>
    <w:pPr>
      <w:spacing w:before="60" w:after="60" w:line="264" w:lineRule="auto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-sezhlavmazpatm">
    <w:name w:val="Tabulka - se záhlavím a zápatím"/>
    <w:basedOn w:val="Normlntabulka"/>
    <w:rsid w:val="00F775DC"/>
    <w:pPr>
      <w:spacing w:before="60" w:after="60"/>
    </w:pPr>
    <w:tblPr>
      <w:tblInd w:w="113" w:type="dxa"/>
    </w:tblPr>
    <w:trPr>
      <w:cantSplit/>
    </w:trPr>
    <w:tblStylePr w:type="firstRow">
      <w:pPr>
        <w:keepNext/>
        <w:wordWrap/>
      </w:pPr>
      <w:rPr>
        <w:b/>
        <w:i w:val="0"/>
        <w:sz w:val="16"/>
      </w:rPr>
      <w:tblPr/>
      <w:tcPr>
        <w:tcBorders>
          <w:top w:val="nil"/>
          <w:left w:val="nil"/>
          <w:bottom w:val="single" w:sz="36" w:space="0" w:color="auto"/>
          <w:right w:val="nil"/>
          <w:insideH w:val="nil"/>
          <w:insideV w:val="nil"/>
          <w:tl2br w:val="nil"/>
          <w:tr2bl w:val="nil"/>
        </w:tcBorders>
        <w:shd w:val="clear" w:color="auto" w:fill="E3E4E5"/>
      </w:tcPr>
    </w:tblStylePr>
    <w:tblStylePr w:type="lastRow">
      <w:pPr>
        <w:keepNext/>
        <w:wordWrap/>
      </w:pPr>
      <w:rPr>
        <w:b/>
        <w:i w:val="0"/>
        <w:sz w:val="16"/>
      </w:rPr>
      <w:tblPr/>
      <w:tcPr>
        <w:tcBorders>
          <w:top w:val="single" w:sz="36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E4E5"/>
      </w:tcPr>
    </w:tblStylePr>
  </w:style>
  <w:style w:type="paragraph" w:styleId="Seznamobrzk">
    <w:name w:val="table of figures"/>
    <w:basedOn w:val="Normln"/>
    <w:next w:val="Normln"/>
    <w:uiPriority w:val="99"/>
    <w:rsid w:val="00F40FE4"/>
  </w:style>
  <w:style w:type="paragraph" w:customStyle="1" w:styleId="Nadpis3Neslovan">
    <w:name w:val="Nadpis 3 Nečíslovaný"/>
    <w:basedOn w:val="Nadpis3"/>
    <w:next w:val="Normln"/>
    <w:semiHidden/>
    <w:rsid w:val="00357309"/>
    <w:pPr>
      <w:numPr>
        <w:ilvl w:val="0"/>
        <w:numId w:val="0"/>
      </w:numPr>
    </w:pPr>
  </w:style>
  <w:style w:type="paragraph" w:customStyle="1" w:styleId="Nadpis4Neslovan">
    <w:name w:val="Nadpis 4 Nečíslovaný"/>
    <w:basedOn w:val="Nadpis4"/>
    <w:next w:val="Normln"/>
    <w:semiHidden/>
    <w:rsid w:val="00357309"/>
    <w:pPr>
      <w:numPr>
        <w:ilvl w:val="0"/>
        <w:numId w:val="0"/>
      </w:numPr>
    </w:pPr>
  </w:style>
  <w:style w:type="paragraph" w:styleId="slovanseznam">
    <w:name w:val="List Number"/>
    <w:basedOn w:val="Normln"/>
    <w:rsid w:val="00AD250B"/>
    <w:pPr>
      <w:numPr>
        <w:numId w:val="9"/>
      </w:numPr>
    </w:pPr>
  </w:style>
  <w:style w:type="paragraph" w:customStyle="1" w:styleId="Ploha2">
    <w:name w:val="Příloha 2"/>
    <w:basedOn w:val="Normln"/>
    <w:rsid w:val="00345E35"/>
    <w:pPr>
      <w:numPr>
        <w:ilvl w:val="1"/>
        <w:numId w:val="18"/>
      </w:numPr>
      <w:spacing w:before="500"/>
      <w:outlineLvl w:val="1"/>
    </w:pPr>
    <w:rPr>
      <w:rFonts w:ascii="Verdana" w:hAnsi="Verdana"/>
      <w:sz w:val="34"/>
    </w:rPr>
  </w:style>
  <w:style w:type="paragraph" w:customStyle="1" w:styleId="Ploha3">
    <w:name w:val="Příloha 3"/>
    <w:basedOn w:val="Ploha2"/>
    <w:next w:val="Normln"/>
    <w:rsid w:val="00345E35"/>
    <w:pPr>
      <w:numPr>
        <w:ilvl w:val="2"/>
      </w:numPr>
      <w:spacing w:before="360"/>
      <w:outlineLvl w:val="2"/>
    </w:pPr>
    <w:rPr>
      <w:sz w:val="28"/>
    </w:rPr>
  </w:style>
  <w:style w:type="paragraph" w:customStyle="1" w:styleId="Ploha4">
    <w:name w:val="Příloha 4"/>
    <w:basedOn w:val="Ploha3"/>
    <w:next w:val="Normln"/>
    <w:rsid w:val="00345E35"/>
    <w:pPr>
      <w:numPr>
        <w:ilvl w:val="3"/>
      </w:numPr>
      <w:outlineLvl w:val="3"/>
    </w:pPr>
    <w:rPr>
      <w:sz w:val="22"/>
    </w:rPr>
  </w:style>
  <w:style w:type="paragraph" w:styleId="Obsah5">
    <w:name w:val="toc 5"/>
    <w:basedOn w:val="Obsah4"/>
    <w:next w:val="Normln"/>
    <w:autoRedefine/>
    <w:uiPriority w:val="39"/>
    <w:rsid w:val="00AA4DCF"/>
    <w:pPr>
      <w:tabs>
        <w:tab w:val="left" w:pos="3522"/>
      </w:tabs>
      <w:ind w:left="1928"/>
    </w:pPr>
  </w:style>
  <w:style w:type="character" w:styleId="Sledovanodkaz">
    <w:name w:val="FollowedHyperlink"/>
    <w:semiHidden/>
    <w:rsid w:val="00B135E6"/>
    <w:rPr>
      <w:color w:val="800080"/>
      <w:u w:val="single"/>
    </w:rPr>
  </w:style>
  <w:style w:type="paragraph" w:customStyle="1" w:styleId="Perex-tun">
    <w:name w:val="Perex - tučný"/>
    <w:basedOn w:val="Perex"/>
    <w:next w:val="Poperexu"/>
    <w:semiHidden/>
    <w:rsid w:val="00795DEE"/>
    <w:rPr>
      <w:b/>
      <w:bCs/>
    </w:rPr>
  </w:style>
  <w:style w:type="paragraph" w:customStyle="1" w:styleId="Titulka-ProPedkld">
    <w:name w:val="Titulka - Pro / Předkládá"/>
    <w:basedOn w:val="Normln"/>
    <w:semiHidden/>
    <w:rsid w:val="00B2659A"/>
    <w:pPr>
      <w:spacing w:before="60" w:after="120"/>
    </w:pPr>
    <w:rPr>
      <w:b/>
      <w:caps/>
      <w:sz w:val="16"/>
    </w:rPr>
  </w:style>
  <w:style w:type="paragraph" w:customStyle="1" w:styleId="Titulka-kontakty">
    <w:name w:val="Titulka - kontakty"/>
    <w:basedOn w:val="Titulka-ProPedkld"/>
    <w:semiHidden/>
    <w:rsid w:val="00A22341"/>
    <w:pPr>
      <w:spacing w:before="0" w:after="0"/>
      <w:jc w:val="left"/>
    </w:pPr>
    <w:rPr>
      <w:b w:val="0"/>
      <w:caps w:val="0"/>
      <w:sz w:val="18"/>
    </w:rPr>
  </w:style>
  <w:style w:type="paragraph" w:customStyle="1" w:styleId="Mezititulek">
    <w:name w:val="Mezititulek"/>
    <w:basedOn w:val="Normln"/>
    <w:semiHidden/>
    <w:rsid w:val="000157A9"/>
    <w:pPr>
      <w:keepNext/>
      <w:spacing w:before="360" w:after="120"/>
    </w:pPr>
    <w:rPr>
      <w:rFonts w:ascii="Verdana" w:hAnsi="Verdana"/>
      <w:b/>
    </w:rPr>
  </w:style>
  <w:style w:type="paragraph" w:customStyle="1" w:styleId="Zhlav-nzevdokumentu">
    <w:name w:val="Záhlaví - název dokumentu"/>
    <w:basedOn w:val="Titulka-obchodnnabdka"/>
    <w:semiHidden/>
    <w:rsid w:val="00101BCC"/>
    <w:pPr>
      <w:spacing w:before="240"/>
      <w:ind w:left="-1191"/>
      <w:jc w:val="left"/>
    </w:pPr>
    <w:rPr>
      <w:rFonts w:ascii="Verdana" w:hAnsi="Verdana"/>
      <w:b w:val="0"/>
      <w:caps w:val="0"/>
      <w:color w:val="96969A"/>
      <w:sz w:val="18"/>
    </w:rPr>
  </w:style>
  <w:style w:type="paragraph" w:customStyle="1" w:styleId="Titulka-obchodnnabdka">
    <w:name w:val="Titulka - obchodní nabídka"/>
    <w:basedOn w:val="Normln"/>
    <w:semiHidden/>
    <w:rsid w:val="00F520BD"/>
    <w:pPr>
      <w:spacing w:before="0" w:line="240" w:lineRule="auto"/>
    </w:pPr>
    <w:rPr>
      <w:b/>
      <w:caps/>
      <w:color w:val="FFFFFF"/>
    </w:rPr>
  </w:style>
  <w:style w:type="paragraph" w:customStyle="1" w:styleId="Tabluka-zarovnntextuvlevo">
    <w:name w:val="Tabluka - zarovnání textu vlevo"/>
    <w:basedOn w:val="Normln"/>
    <w:semiHidden/>
    <w:rsid w:val="00A22341"/>
    <w:pPr>
      <w:spacing w:after="60"/>
      <w:jc w:val="left"/>
    </w:pPr>
    <w:rPr>
      <w:szCs w:val="20"/>
    </w:rPr>
  </w:style>
  <w:style w:type="paragraph" w:customStyle="1" w:styleId="zpatweb">
    <w:name w:val="zápatí web"/>
    <w:basedOn w:val="Zpat"/>
    <w:link w:val="zpatwebChar"/>
    <w:semiHidden/>
    <w:rsid w:val="00101BCC"/>
    <w:pPr>
      <w:tabs>
        <w:tab w:val="clear" w:pos="8222"/>
        <w:tab w:val="right" w:pos="9000"/>
      </w:tabs>
    </w:pPr>
    <w:rPr>
      <w:rFonts w:cs="Arial"/>
      <w:b/>
    </w:rPr>
  </w:style>
  <w:style w:type="character" w:customStyle="1" w:styleId="zpatwebChar">
    <w:name w:val="zápatí web Char"/>
    <w:link w:val="zpatweb"/>
    <w:rsid w:val="00101BCC"/>
    <w:rPr>
      <w:rFonts w:ascii="Verdana" w:hAnsi="Verdana" w:cs="Arial"/>
      <w:b/>
      <w:color w:val="96969A"/>
      <w:sz w:val="12"/>
      <w:szCs w:val="24"/>
      <w:lang w:val="cs-CZ" w:eastAsia="cs-CZ" w:bidi="ar-SA"/>
    </w:rPr>
  </w:style>
  <w:style w:type="paragraph" w:customStyle="1" w:styleId="zpat-strnkovn">
    <w:name w:val="zápatí - stránkování"/>
    <w:basedOn w:val="Zpat"/>
    <w:link w:val="zpat-strnkovnCharChar"/>
    <w:semiHidden/>
    <w:rsid w:val="00101BCC"/>
    <w:pPr>
      <w:jc w:val="right"/>
    </w:pPr>
    <w:rPr>
      <w:sz w:val="18"/>
      <w:szCs w:val="18"/>
    </w:rPr>
  </w:style>
  <w:style w:type="character" w:customStyle="1" w:styleId="zpat-strnkovnCharChar">
    <w:name w:val="zápatí - stránkování Char Char"/>
    <w:link w:val="zpat-strnkovn"/>
    <w:rsid w:val="00101BCC"/>
    <w:rPr>
      <w:rFonts w:ascii="Verdana" w:hAnsi="Verdana"/>
      <w:color w:val="96969A"/>
      <w:sz w:val="18"/>
      <w:szCs w:val="18"/>
      <w:lang w:val="cs-CZ" w:eastAsia="cs-CZ" w:bidi="ar-SA"/>
    </w:rPr>
  </w:style>
  <w:style w:type="character" w:customStyle="1" w:styleId="Zvraznn-tun">
    <w:name w:val="Zvýraznění - tučné"/>
    <w:rsid w:val="00101BCC"/>
    <w:rPr>
      <w:rFonts w:ascii="Times New Roman" w:hAnsi="Times New Roman"/>
      <w:b/>
      <w:bCs/>
    </w:rPr>
  </w:style>
  <w:style w:type="paragraph" w:styleId="slovanseznam2">
    <w:name w:val="List Number 2"/>
    <w:basedOn w:val="Normln"/>
    <w:rsid w:val="000453D7"/>
    <w:pPr>
      <w:numPr>
        <w:numId w:val="10"/>
      </w:numPr>
    </w:pPr>
  </w:style>
  <w:style w:type="paragraph" w:styleId="slovanseznam3">
    <w:name w:val="List Number 3"/>
    <w:basedOn w:val="Normln"/>
    <w:rsid w:val="00AD250B"/>
    <w:pPr>
      <w:numPr>
        <w:numId w:val="11"/>
      </w:numPr>
    </w:pPr>
  </w:style>
  <w:style w:type="paragraph" w:customStyle="1" w:styleId="Nadpisseznamu">
    <w:name w:val="Nadpis seznamu"/>
    <w:basedOn w:val="Normln"/>
    <w:next w:val="Seznamsodrkami"/>
    <w:rsid w:val="000B5371"/>
    <w:pPr>
      <w:keepNext/>
      <w:spacing w:line="240" w:lineRule="auto"/>
      <w:jc w:val="left"/>
    </w:pPr>
  </w:style>
  <w:style w:type="numbering" w:styleId="111111">
    <w:name w:val="Outline List 2"/>
    <w:basedOn w:val="Bezseznamu"/>
    <w:semiHidden/>
    <w:rsid w:val="00076F4C"/>
    <w:pPr>
      <w:numPr>
        <w:numId w:val="14"/>
      </w:numPr>
    </w:pPr>
  </w:style>
  <w:style w:type="numbering" w:styleId="1ai">
    <w:name w:val="Outline List 1"/>
    <w:basedOn w:val="Bezseznamu"/>
    <w:semiHidden/>
    <w:rsid w:val="00076F4C"/>
    <w:pPr>
      <w:numPr>
        <w:numId w:val="15"/>
      </w:numPr>
    </w:pPr>
  </w:style>
  <w:style w:type="paragraph" w:styleId="AdresaHTML">
    <w:name w:val="HTML Address"/>
    <w:basedOn w:val="Normln"/>
    <w:semiHidden/>
    <w:rsid w:val="00076F4C"/>
    <w:rPr>
      <w:i/>
      <w:iCs/>
    </w:rPr>
  </w:style>
  <w:style w:type="paragraph" w:styleId="Adresanaoblku">
    <w:name w:val="envelope address"/>
    <w:basedOn w:val="Normln"/>
    <w:semiHidden/>
    <w:rsid w:val="00076F4C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AkronymHTML">
    <w:name w:val="HTML Acronym"/>
    <w:basedOn w:val="Standardnpsmoodstavce"/>
    <w:semiHidden/>
    <w:rsid w:val="00076F4C"/>
  </w:style>
  <w:style w:type="table" w:styleId="Barevntabulka1">
    <w:name w:val="Table Colorful 1"/>
    <w:basedOn w:val="Normlntabulka"/>
    <w:semiHidden/>
    <w:rsid w:val="00076F4C"/>
    <w:pPr>
      <w:spacing w:before="120"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2">
    <w:name w:val="Table Colorful 2"/>
    <w:basedOn w:val="Normlntabulka"/>
    <w:semiHidden/>
    <w:rsid w:val="00076F4C"/>
    <w:pPr>
      <w:spacing w:before="120"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3">
    <w:name w:val="Table Colorful 3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CittHTML">
    <w:name w:val="HTML Cite"/>
    <w:semiHidden/>
    <w:rsid w:val="00076F4C"/>
    <w:rPr>
      <w:i/>
      <w:iCs/>
    </w:rPr>
  </w:style>
  <w:style w:type="character" w:styleId="slodku">
    <w:name w:val="line number"/>
    <w:basedOn w:val="Standardnpsmoodstavce"/>
    <w:semiHidden/>
    <w:rsid w:val="00076F4C"/>
  </w:style>
  <w:style w:type="paragraph" w:styleId="slovanseznam4">
    <w:name w:val="List Number 4"/>
    <w:basedOn w:val="Normln"/>
    <w:semiHidden/>
    <w:rsid w:val="00076F4C"/>
    <w:pPr>
      <w:numPr>
        <w:numId w:val="12"/>
      </w:numPr>
    </w:pPr>
  </w:style>
  <w:style w:type="paragraph" w:styleId="slovanseznam5">
    <w:name w:val="List Number 5"/>
    <w:basedOn w:val="Normln"/>
    <w:semiHidden/>
    <w:rsid w:val="00076F4C"/>
    <w:pPr>
      <w:numPr>
        <w:numId w:val="13"/>
      </w:numPr>
    </w:pPr>
  </w:style>
  <w:style w:type="numbering" w:styleId="lnekoddl">
    <w:name w:val="Outline List 3"/>
    <w:basedOn w:val="Bezseznamu"/>
    <w:semiHidden/>
    <w:rsid w:val="00076F4C"/>
    <w:pPr>
      <w:numPr>
        <w:numId w:val="16"/>
      </w:numPr>
    </w:pPr>
  </w:style>
  <w:style w:type="paragraph" w:styleId="Datum">
    <w:name w:val="Date"/>
    <w:basedOn w:val="Normln"/>
    <w:next w:val="Normln"/>
    <w:semiHidden/>
    <w:rsid w:val="00076F4C"/>
  </w:style>
  <w:style w:type="character" w:styleId="DefiniceHTML">
    <w:name w:val="HTML Definition"/>
    <w:semiHidden/>
    <w:rsid w:val="00076F4C"/>
    <w:rPr>
      <w:i/>
      <w:iCs/>
    </w:rPr>
  </w:style>
  <w:style w:type="table" w:styleId="Elegantntabulka">
    <w:name w:val="Table Elegant"/>
    <w:basedOn w:val="Normlntabulka"/>
    <w:semiHidden/>
    <w:rsid w:val="00076F4C"/>
    <w:pPr>
      <w:spacing w:before="120"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rmtovanvHTML">
    <w:name w:val="HTML Preformatted"/>
    <w:basedOn w:val="Normln"/>
    <w:semiHidden/>
    <w:rsid w:val="00076F4C"/>
    <w:rPr>
      <w:rFonts w:ascii="Courier New" w:hAnsi="Courier New" w:cs="Courier New"/>
      <w:szCs w:val="20"/>
    </w:rPr>
  </w:style>
  <w:style w:type="table" w:styleId="Jednoduchtabulka1">
    <w:name w:val="Table Simple 1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lka2">
    <w:name w:val="Table Simple 2"/>
    <w:basedOn w:val="Normlntabulka"/>
    <w:semiHidden/>
    <w:rsid w:val="00076F4C"/>
    <w:pPr>
      <w:spacing w:before="120"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duchtabulka3">
    <w:name w:val="Table Simple 3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lasicktabulka1">
    <w:name w:val="Table Classic 1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2">
    <w:name w:val="Table Classic 2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3">
    <w:name w:val="Table Classic 3"/>
    <w:basedOn w:val="Normlntabulka"/>
    <w:semiHidden/>
    <w:rsid w:val="00076F4C"/>
    <w:pPr>
      <w:spacing w:before="120"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4">
    <w:name w:val="Table Classic 4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lvesniceHTML">
    <w:name w:val="HTML Keyboard"/>
    <w:semiHidden/>
    <w:rsid w:val="00076F4C"/>
    <w:rPr>
      <w:rFonts w:ascii="Courier New" w:hAnsi="Courier New" w:cs="Courier New"/>
      <w:sz w:val="20"/>
      <w:szCs w:val="20"/>
    </w:rPr>
  </w:style>
  <w:style w:type="character" w:styleId="KdHTML">
    <w:name w:val="HTML Code"/>
    <w:semiHidden/>
    <w:rsid w:val="00076F4C"/>
    <w:rPr>
      <w:rFonts w:ascii="Courier New" w:hAnsi="Courier New" w:cs="Courier New"/>
      <w:sz w:val="20"/>
      <w:szCs w:val="20"/>
    </w:rPr>
  </w:style>
  <w:style w:type="table" w:styleId="Moderntabulka">
    <w:name w:val="Table Contemporary"/>
    <w:basedOn w:val="Normlntabulka"/>
    <w:semiHidden/>
    <w:rsid w:val="00076F4C"/>
    <w:pPr>
      <w:spacing w:before="120"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tivtabulky">
    <w:name w:val="Table Theme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1">
    <w:name w:val="Table Grid 1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2">
    <w:name w:val="Table Grid 2"/>
    <w:basedOn w:val="Normlntabulka"/>
    <w:semiHidden/>
    <w:rsid w:val="00076F4C"/>
    <w:pPr>
      <w:spacing w:before="120"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3">
    <w:name w:val="Table Grid 3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4">
    <w:name w:val="Table Grid 4"/>
    <w:basedOn w:val="Normlntabulka"/>
    <w:semiHidden/>
    <w:rsid w:val="00076F4C"/>
    <w:pPr>
      <w:spacing w:before="120"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5">
    <w:name w:val="Table Grid 5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6">
    <w:name w:val="Table Grid 6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7">
    <w:name w:val="Table Grid 7"/>
    <w:basedOn w:val="Normlntabulka"/>
    <w:semiHidden/>
    <w:rsid w:val="00076F4C"/>
    <w:pPr>
      <w:spacing w:before="120"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8">
    <w:name w:val="Table Grid 8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zev">
    <w:name w:val="Title"/>
    <w:basedOn w:val="Normln"/>
    <w:qFormat/>
    <w:rsid w:val="00076F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076F4C"/>
    <w:rPr>
      <w:sz w:val="24"/>
    </w:rPr>
  </w:style>
  <w:style w:type="paragraph" w:styleId="Osloven">
    <w:name w:val="Salutation"/>
    <w:basedOn w:val="Normln"/>
    <w:next w:val="Normln"/>
    <w:semiHidden/>
    <w:rsid w:val="00076F4C"/>
  </w:style>
  <w:style w:type="paragraph" w:styleId="Podpise-mailu">
    <w:name w:val="E-mail Signature"/>
    <w:basedOn w:val="Normln"/>
    <w:semiHidden/>
    <w:rsid w:val="00076F4C"/>
  </w:style>
  <w:style w:type="table" w:styleId="Profesionlntabulka">
    <w:name w:val="Table Professional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romnnHTML">
    <w:name w:val="HTML Variable"/>
    <w:semiHidden/>
    <w:rsid w:val="00076F4C"/>
    <w:rPr>
      <w:i/>
      <w:iCs/>
    </w:rPr>
  </w:style>
  <w:style w:type="paragraph" w:styleId="Prosttext">
    <w:name w:val="Plain Text"/>
    <w:basedOn w:val="Normln"/>
    <w:semiHidden/>
    <w:rsid w:val="00076F4C"/>
    <w:rPr>
      <w:rFonts w:ascii="Courier New" w:hAnsi="Courier New" w:cs="Courier New"/>
      <w:szCs w:val="20"/>
    </w:rPr>
  </w:style>
  <w:style w:type="character" w:styleId="PsacstrojHTML">
    <w:name w:val="HTML Typewriter"/>
    <w:semiHidden/>
    <w:rsid w:val="00076F4C"/>
    <w:rPr>
      <w:rFonts w:ascii="Courier New" w:hAnsi="Courier New" w:cs="Courier New"/>
      <w:sz w:val="20"/>
      <w:szCs w:val="20"/>
    </w:rPr>
  </w:style>
  <w:style w:type="paragraph" w:styleId="Seznam">
    <w:name w:val="List"/>
    <w:basedOn w:val="Normln"/>
    <w:semiHidden/>
    <w:rsid w:val="00076F4C"/>
    <w:pPr>
      <w:ind w:left="283" w:hanging="283"/>
    </w:pPr>
  </w:style>
  <w:style w:type="paragraph" w:styleId="Seznam2">
    <w:name w:val="List 2"/>
    <w:basedOn w:val="Normln"/>
    <w:semiHidden/>
    <w:rsid w:val="00076F4C"/>
    <w:pPr>
      <w:ind w:left="566" w:hanging="283"/>
    </w:pPr>
  </w:style>
  <w:style w:type="paragraph" w:styleId="Seznam3">
    <w:name w:val="List 3"/>
    <w:basedOn w:val="Normln"/>
    <w:semiHidden/>
    <w:rsid w:val="00076F4C"/>
    <w:pPr>
      <w:ind w:left="849" w:hanging="283"/>
    </w:pPr>
  </w:style>
  <w:style w:type="paragraph" w:styleId="Seznam4">
    <w:name w:val="List 4"/>
    <w:basedOn w:val="Normln"/>
    <w:semiHidden/>
    <w:rsid w:val="00076F4C"/>
    <w:pPr>
      <w:ind w:left="1132" w:hanging="283"/>
    </w:pPr>
  </w:style>
  <w:style w:type="paragraph" w:styleId="Seznam5">
    <w:name w:val="List 5"/>
    <w:basedOn w:val="Normln"/>
    <w:semiHidden/>
    <w:rsid w:val="00076F4C"/>
    <w:pPr>
      <w:ind w:left="1415" w:hanging="283"/>
    </w:pPr>
  </w:style>
  <w:style w:type="table" w:styleId="Sloupcetabulky1">
    <w:name w:val="Table Columns 1"/>
    <w:basedOn w:val="Normlntabulka"/>
    <w:semiHidden/>
    <w:rsid w:val="00076F4C"/>
    <w:pPr>
      <w:spacing w:before="120"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2">
    <w:name w:val="Table Columns 2"/>
    <w:basedOn w:val="Normlntabulka"/>
    <w:semiHidden/>
    <w:rsid w:val="00076F4C"/>
    <w:pPr>
      <w:spacing w:before="120"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3">
    <w:name w:val="Table Columns 3"/>
    <w:basedOn w:val="Normlntabulka"/>
    <w:semiHidden/>
    <w:rsid w:val="00076F4C"/>
    <w:pPr>
      <w:spacing w:before="120"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4">
    <w:name w:val="Table Columns 4"/>
    <w:basedOn w:val="Normlntabulka"/>
    <w:semiHidden/>
    <w:rsid w:val="00076F4C"/>
    <w:pPr>
      <w:spacing w:before="120"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loupcetabulky5">
    <w:name w:val="Table Columns 5"/>
    <w:basedOn w:val="Normlntabulka"/>
    <w:semiHidden/>
    <w:rsid w:val="00076F4C"/>
    <w:pPr>
      <w:spacing w:before="120"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ulkajakoseznam1">
    <w:name w:val="Table List 1"/>
    <w:basedOn w:val="Normlntabulka"/>
    <w:semiHidden/>
    <w:rsid w:val="00076F4C"/>
    <w:pPr>
      <w:spacing w:before="120"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2">
    <w:name w:val="Table List 2"/>
    <w:basedOn w:val="Normlntabulka"/>
    <w:semiHidden/>
    <w:rsid w:val="00076F4C"/>
    <w:pPr>
      <w:spacing w:before="120"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3">
    <w:name w:val="Table List 3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4">
    <w:name w:val="Table List 4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ulkajakoseznam5">
    <w:name w:val="Table List 5"/>
    <w:basedOn w:val="Normlntabulka"/>
    <w:semiHidden/>
    <w:rsid w:val="00076F4C"/>
    <w:pPr>
      <w:spacing w:before="120"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6">
    <w:name w:val="Table List 6"/>
    <w:basedOn w:val="Normlntabulka"/>
    <w:semiHidden/>
    <w:rsid w:val="00076F4C"/>
    <w:pPr>
      <w:spacing w:before="120"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ulkajakoseznam7">
    <w:name w:val="Table List 7"/>
    <w:basedOn w:val="Normlntabulka"/>
    <w:semiHidden/>
    <w:rsid w:val="00076F4C"/>
    <w:pPr>
      <w:spacing w:before="120"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ulkajakoseznam8">
    <w:name w:val="Table List 8"/>
    <w:basedOn w:val="Normlntabulka"/>
    <w:semiHidden/>
    <w:rsid w:val="00076F4C"/>
    <w:pPr>
      <w:spacing w:before="120"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ulkasprostorovmiefekty1">
    <w:name w:val="Table 3D effects 1"/>
    <w:basedOn w:val="Normlntabulka"/>
    <w:semiHidden/>
    <w:rsid w:val="00076F4C"/>
    <w:pPr>
      <w:spacing w:before="120"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semiHidden/>
    <w:rsid w:val="00076F4C"/>
    <w:pPr>
      <w:spacing w:before="120"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prostorovmiefekty3">
    <w:name w:val="Table 3D effects 3"/>
    <w:basedOn w:val="Normlntabulka"/>
    <w:semiHidden/>
    <w:rsid w:val="00076F4C"/>
    <w:pPr>
      <w:spacing w:before="120"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tlumenmibarvami1">
    <w:name w:val="Table Subtle 1"/>
    <w:basedOn w:val="Normlntabulka"/>
    <w:semiHidden/>
    <w:rsid w:val="00076F4C"/>
    <w:pPr>
      <w:spacing w:before="120"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tlumenmibarvami2">
    <w:name w:val="Table Subtle 2"/>
    <w:basedOn w:val="Normlntabulka"/>
    <w:semiHidden/>
    <w:rsid w:val="00076F4C"/>
    <w:pPr>
      <w:spacing w:before="120"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vbloku">
    <w:name w:val="Block Text"/>
    <w:basedOn w:val="Normln"/>
    <w:semiHidden/>
    <w:rsid w:val="00076F4C"/>
    <w:pPr>
      <w:spacing w:after="120"/>
      <w:ind w:left="1440" w:right="1440"/>
    </w:pPr>
  </w:style>
  <w:style w:type="character" w:styleId="UkzkaHTML">
    <w:name w:val="HTML Sample"/>
    <w:semiHidden/>
    <w:rsid w:val="00076F4C"/>
    <w:rPr>
      <w:rFonts w:ascii="Courier New" w:hAnsi="Courier New" w:cs="Courier New"/>
    </w:rPr>
  </w:style>
  <w:style w:type="table" w:styleId="Webovtabulka1">
    <w:name w:val="Table Web 1"/>
    <w:basedOn w:val="Normlntabulka"/>
    <w:semiHidden/>
    <w:rsid w:val="00076F4C"/>
    <w:pPr>
      <w:spacing w:before="120"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2">
    <w:name w:val="Table Web 2"/>
    <w:basedOn w:val="Normlntabulka"/>
    <w:semiHidden/>
    <w:rsid w:val="00076F4C"/>
    <w:pPr>
      <w:spacing w:before="120"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3">
    <w:name w:val="Table Web 3"/>
    <w:basedOn w:val="Normlntabulka"/>
    <w:semiHidden/>
    <w:rsid w:val="00076F4C"/>
    <w:pPr>
      <w:spacing w:before="120"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hlavzprvy">
    <w:name w:val="Message Header"/>
    <w:basedOn w:val="Normln"/>
    <w:semiHidden/>
    <w:rsid w:val="00076F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uiPriority w:val="99"/>
    <w:rsid w:val="00076F4C"/>
    <w:pPr>
      <w:spacing w:after="120"/>
    </w:pPr>
  </w:style>
  <w:style w:type="paragraph" w:styleId="Zkladntext-prvnodsazen">
    <w:name w:val="Body Text First Indent"/>
    <w:basedOn w:val="Zkladntext"/>
    <w:semiHidden/>
    <w:rsid w:val="00076F4C"/>
    <w:pPr>
      <w:ind w:firstLine="210"/>
    </w:pPr>
  </w:style>
  <w:style w:type="paragraph" w:styleId="Zkladntextodsazen">
    <w:name w:val="Body Text Indent"/>
    <w:basedOn w:val="Normln"/>
    <w:semiHidden/>
    <w:rsid w:val="00076F4C"/>
    <w:pPr>
      <w:spacing w:after="120"/>
      <w:ind w:left="283"/>
    </w:pPr>
  </w:style>
  <w:style w:type="paragraph" w:styleId="Zkladntext-prvnodsazen2">
    <w:name w:val="Body Text First Indent 2"/>
    <w:basedOn w:val="Zkladntextodsazen"/>
    <w:semiHidden/>
    <w:rsid w:val="00076F4C"/>
    <w:pPr>
      <w:ind w:firstLine="210"/>
    </w:pPr>
  </w:style>
  <w:style w:type="paragraph" w:styleId="Zkladntext2">
    <w:name w:val="Body Text 2"/>
    <w:basedOn w:val="Normln"/>
    <w:semiHidden/>
    <w:rsid w:val="00076F4C"/>
    <w:pPr>
      <w:spacing w:after="120" w:line="480" w:lineRule="auto"/>
    </w:pPr>
  </w:style>
  <w:style w:type="paragraph" w:styleId="Zkladntext3">
    <w:name w:val="Body Text 3"/>
    <w:basedOn w:val="Normln"/>
    <w:semiHidden/>
    <w:rsid w:val="00076F4C"/>
    <w:pPr>
      <w:spacing w:after="120"/>
    </w:pPr>
    <w:rPr>
      <w:sz w:val="16"/>
      <w:szCs w:val="16"/>
    </w:rPr>
  </w:style>
  <w:style w:type="paragraph" w:styleId="Zkladntextodsazen2">
    <w:name w:val="Body Text Indent 2"/>
    <w:basedOn w:val="Normln"/>
    <w:semiHidden/>
    <w:rsid w:val="00076F4C"/>
    <w:pPr>
      <w:spacing w:after="120" w:line="480" w:lineRule="auto"/>
      <w:ind w:left="283"/>
    </w:pPr>
  </w:style>
  <w:style w:type="paragraph" w:styleId="Zkladntextodsazen3">
    <w:name w:val="Body Text Indent 3"/>
    <w:basedOn w:val="Normln"/>
    <w:semiHidden/>
    <w:rsid w:val="00076F4C"/>
    <w:pPr>
      <w:spacing w:after="120"/>
      <w:ind w:left="283"/>
    </w:pPr>
    <w:rPr>
      <w:sz w:val="16"/>
      <w:szCs w:val="16"/>
    </w:rPr>
  </w:style>
  <w:style w:type="paragraph" w:styleId="Zptenadresanaoblku">
    <w:name w:val="envelope return"/>
    <w:basedOn w:val="Normln"/>
    <w:semiHidden/>
    <w:rsid w:val="00076F4C"/>
    <w:rPr>
      <w:rFonts w:ascii="Arial" w:hAnsi="Arial" w:cs="Arial"/>
      <w:szCs w:val="20"/>
    </w:rPr>
  </w:style>
  <w:style w:type="paragraph" w:styleId="Nadpispoznmky">
    <w:name w:val="Note Heading"/>
    <w:basedOn w:val="Normln"/>
    <w:next w:val="Normln"/>
    <w:rsid w:val="00076F4C"/>
  </w:style>
  <w:style w:type="paragraph" w:styleId="Podpis">
    <w:name w:val="Signature"/>
    <w:basedOn w:val="Normln"/>
    <w:semiHidden/>
    <w:rsid w:val="00076F4C"/>
    <w:pPr>
      <w:ind w:left="4252"/>
    </w:pPr>
  </w:style>
  <w:style w:type="paragraph" w:styleId="Podtitul">
    <w:name w:val="Subtitle"/>
    <w:basedOn w:val="Normln"/>
    <w:qFormat/>
    <w:rsid w:val="00076F4C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Pokraovnseznamu">
    <w:name w:val="List Continue"/>
    <w:basedOn w:val="Normln"/>
    <w:rsid w:val="00626E8A"/>
    <w:pPr>
      <w:spacing w:after="120"/>
      <w:ind w:left="397"/>
    </w:pPr>
  </w:style>
  <w:style w:type="paragraph" w:styleId="Pokraovnseznamu5">
    <w:name w:val="List Continue 5"/>
    <w:basedOn w:val="Normln"/>
    <w:semiHidden/>
    <w:rsid w:val="00626E8A"/>
    <w:pPr>
      <w:spacing w:after="120"/>
      <w:ind w:left="1415"/>
    </w:pPr>
  </w:style>
  <w:style w:type="paragraph" w:styleId="Obsah4">
    <w:name w:val="toc 4"/>
    <w:basedOn w:val="Obsah3"/>
    <w:next w:val="Normln"/>
    <w:autoRedefine/>
    <w:uiPriority w:val="39"/>
    <w:rsid w:val="00AA4DCF"/>
    <w:pPr>
      <w:tabs>
        <w:tab w:val="left" w:pos="2595"/>
      </w:tabs>
      <w:ind w:left="1531" w:firstLine="0"/>
      <w:outlineLvl w:val="3"/>
    </w:pPr>
  </w:style>
  <w:style w:type="paragraph" w:styleId="Obsah6">
    <w:name w:val="toc 6"/>
    <w:basedOn w:val="Normln"/>
    <w:next w:val="Normln"/>
    <w:autoRedefine/>
    <w:uiPriority w:val="39"/>
    <w:rsid w:val="008C513D"/>
    <w:pPr>
      <w:ind w:left="900"/>
    </w:pPr>
  </w:style>
  <w:style w:type="paragraph" w:styleId="Normlnodsazen">
    <w:name w:val="Normal Indent"/>
    <w:basedOn w:val="Normln"/>
    <w:semiHidden/>
    <w:rsid w:val="008F6FD3"/>
    <w:pPr>
      <w:ind w:left="708"/>
    </w:pPr>
  </w:style>
  <w:style w:type="paragraph" w:styleId="Seznamsodrkami5">
    <w:name w:val="List Bullet 5"/>
    <w:basedOn w:val="Normln"/>
    <w:semiHidden/>
    <w:rsid w:val="00A37A35"/>
    <w:pPr>
      <w:numPr>
        <w:numId w:val="17"/>
      </w:numPr>
    </w:pPr>
  </w:style>
  <w:style w:type="paragraph" w:customStyle="1" w:styleId="Ploha1">
    <w:name w:val="Příloha 1"/>
    <w:basedOn w:val="Normln"/>
    <w:rsid w:val="00CC7036"/>
    <w:pPr>
      <w:numPr>
        <w:numId w:val="18"/>
      </w:numPr>
      <w:spacing w:before="960"/>
    </w:pPr>
    <w:rPr>
      <w:rFonts w:ascii="Verdana" w:hAnsi="Verdana"/>
      <w:sz w:val="42"/>
    </w:rPr>
  </w:style>
  <w:style w:type="paragraph" w:customStyle="1" w:styleId="Nadpisseznamusodsazenm">
    <w:name w:val="Nadpis seznamu s odsazením"/>
    <w:basedOn w:val="Nadpisseznamu"/>
    <w:rsid w:val="005256C4"/>
    <w:pPr>
      <w:tabs>
        <w:tab w:val="num" w:pos="0"/>
      </w:tabs>
      <w:spacing w:after="120"/>
    </w:pPr>
  </w:style>
  <w:style w:type="character" w:customStyle="1" w:styleId="strnkovn">
    <w:name w:val="stránkování"/>
    <w:semiHidden/>
    <w:rsid w:val="00BA59DF"/>
    <w:rPr>
      <w:rFonts w:ascii="Verdana" w:hAnsi="Verdana"/>
      <w:sz w:val="18"/>
    </w:rPr>
  </w:style>
  <w:style w:type="paragraph" w:customStyle="1" w:styleId="Zhlav-projekt">
    <w:name w:val="Záhlaví - projekt"/>
    <w:basedOn w:val="Zhlav-nzevdokumentu"/>
    <w:semiHidden/>
    <w:rsid w:val="0089724A"/>
    <w:pPr>
      <w:jc w:val="right"/>
    </w:pPr>
  </w:style>
  <w:style w:type="paragraph" w:customStyle="1" w:styleId="Klasifikace">
    <w:name w:val="Klasifikace"/>
    <w:basedOn w:val="Zhlav-nzevdokumentu"/>
    <w:semiHidden/>
    <w:rsid w:val="00101BCC"/>
    <w:pPr>
      <w:spacing w:before="0"/>
      <w:ind w:left="0"/>
      <w:jc w:val="center"/>
    </w:pPr>
  </w:style>
  <w:style w:type="paragraph" w:customStyle="1" w:styleId="Zhlavprvnstrana">
    <w:name w:val="Záhlaví první strana"/>
    <w:basedOn w:val="Zhlav-projekt"/>
    <w:semiHidden/>
    <w:rsid w:val="009D2951"/>
    <w:pPr>
      <w:spacing w:before="400"/>
      <w:ind w:right="113"/>
    </w:pPr>
    <w:rPr>
      <w:color w:val="FFFFFF"/>
    </w:rPr>
  </w:style>
  <w:style w:type="table" w:customStyle="1" w:styleId="Oblka">
    <w:name w:val="Obálka"/>
    <w:basedOn w:val="Normlntabulka"/>
    <w:semiHidden/>
    <w:rsid w:val="009D2951"/>
    <w:pPr>
      <w:keepNext/>
      <w:keepLines/>
      <w:spacing w:before="120" w:after="60"/>
    </w:pPr>
    <w:rPr>
      <w:rFonts w:ascii="Verdana" w:hAnsi="Verdana"/>
    </w:rPr>
    <w:tblPr>
      <w:tblInd w:w="-1418" w:type="dxa"/>
    </w:tblPr>
    <w:trPr>
      <w:cantSplit/>
    </w:trPr>
    <w:tblStylePr w:type="lastRow">
      <w:pPr>
        <w:keepNext w:val="0"/>
        <w:wordWrap/>
      </w:pPr>
    </w:tblStylePr>
  </w:style>
  <w:style w:type="paragraph" w:customStyle="1" w:styleId="Titulka-projekt">
    <w:name w:val="Titulka - projekt"/>
    <w:basedOn w:val="Titulka-zkaznk"/>
    <w:semiHidden/>
    <w:rsid w:val="005B1176"/>
    <w:pPr>
      <w:spacing w:before="0"/>
    </w:pPr>
    <w:rPr>
      <w:sz w:val="36"/>
    </w:rPr>
  </w:style>
  <w:style w:type="paragraph" w:styleId="Zvr">
    <w:name w:val="Closing"/>
    <w:basedOn w:val="Normln"/>
    <w:semiHidden/>
    <w:rsid w:val="00365B88"/>
    <w:pPr>
      <w:ind w:left="4252"/>
    </w:pPr>
  </w:style>
  <w:style w:type="character" w:styleId="Zdraznn">
    <w:name w:val="Emphasis"/>
    <w:qFormat/>
    <w:rsid w:val="00365B88"/>
    <w:rPr>
      <w:i/>
      <w:iCs/>
    </w:rPr>
  </w:style>
  <w:style w:type="character" w:styleId="Siln">
    <w:name w:val="Strong"/>
    <w:qFormat/>
    <w:rsid w:val="00193EB0"/>
    <w:rPr>
      <w:b/>
      <w:bCs/>
    </w:rPr>
  </w:style>
  <w:style w:type="paragraph" w:customStyle="1" w:styleId="Literatura">
    <w:name w:val="Literatura"/>
    <w:basedOn w:val="Normln"/>
    <w:rsid w:val="00F15B9C"/>
    <w:pPr>
      <w:numPr>
        <w:numId w:val="19"/>
      </w:numPr>
    </w:pPr>
  </w:style>
  <w:style w:type="paragraph" w:customStyle="1" w:styleId="Titulka-normal">
    <w:name w:val="Titulka - normal"/>
    <w:basedOn w:val="Normln"/>
    <w:semiHidden/>
    <w:rsid w:val="005B1176"/>
    <w:pPr>
      <w:spacing w:after="60"/>
    </w:pPr>
    <w:rPr>
      <w:rFonts w:ascii="Verdana" w:hAnsi="Verdana"/>
      <w:sz w:val="18"/>
    </w:rPr>
  </w:style>
  <w:style w:type="paragraph" w:customStyle="1" w:styleId="Titulka-normaltun">
    <w:name w:val="Titulka - normal tučné"/>
    <w:basedOn w:val="Titulka-normal"/>
    <w:semiHidden/>
    <w:rsid w:val="005B1176"/>
    <w:rPr>
      <w:b/>
    </w:rPr>
  </w:style>
  <w:style w:type="paragraph" w:customStyle="1" w:styleId="Vpis">
    <w:name w:val="Výpis"/>
    <w:rsid w:val="00C758E0"/>
    <w:pPr>
      <w:spacing w:before="60"/>
      <w:ind w:left="397"/>
    </w:pPr>
    <w:rPr>
      <w:rFonts w:ascii="Courier" w:hAnsi="Courier"/>
      <w:sz w:val="16"/>
      <w:szCs w:val="24"/>
    </w:rPr>
  </w:style>
  <w:style w:type="paragraph" w:styleId="Textbubliny">
    <w:name w:val="Balloon Text"/>
    <w:basedOn w:val="Normln"/>
    <w:link w:val="TextbublinyChar"/>
    <w:rsid w:val="006271E0"/>
    <w:pPr>
      <w:spacing w:before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6271E0"/>
    <w:rPr>
      <w:rFonts w:ascii="Tahoma" w:hAnsi="Tahoma" w:cs="Tahoma"/>
      <w:sz w:val="16"/>
      <w:szCs w:val="16"/>
    </w:rPr>
  </w:style>
  <w:style w:type="paragraph" w:customStyle="1" w:styleId="TableHeader">
    <w:name w:val="TableHeader"/>
    <w:basedOn w:val="Normln"/>
    <w:rsid w:val="003F0465"/>
    <w:pPr>
      <w:spacing w:before="90" w:line="260" w:lineRule="atLeast"/>
      <w:jc w:val="center"/>
    </w:pPr>
    <w:rPr>
      <w:rFonts w:ascii="Verdana" w:hAnsi="Verdana"/>
      <w:b/>
      <w:bCs/>
      <w:spacing w:val="2"/>
      <w:sz w:val="16"/>
    </w:rPr>
  </w:style>
  <w:style w:type="paragraph" w:styleId="Odstavecseseznamem">
    <w:name w:val="List Paragraph"/>
    <w:basedOn w:val="Normln"/>
    <w:link w:val="OdstavecseseznamemChar"/>
    <w:uiPriority w:val="34"/>
    <w:qFormat/>
    <w:rsid w:val="00CE210E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TabTxt">
    <w:name w:val="TabTxt"/>
    <w:basedOn w:val="Normln"/>
    <w:qFormat/>
    <w:rsid w:val="00E4763B"/>
    <w:pPr>
      <w:jc w:val="left"/>
    </w:pPr>
  </w:style>
  <w:style w:type="paragraph" w:styleId="Titulek">
    <w:name w:val="caption"/>
    <w:basedOn w:val="Normln"/>
    <w:next w:val="Normln"/>
    <w:uiPriority w:val="35"/>
    <w:qFormat/>
    <w:rsid w:val="002D62C5"/>
    <w:rPr>
      <w:b/>
      <w:bCs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ED6213"/>
    <w:pPr>
      <w:spacing w:before="0" w:after="100" w:line="276" w:lineRule="auto"/>
      <w:ind w:left="1320"/>
      <w:jc w:val="left"/>
    </w:pPr>
    <w:rPr>
      <w:rFonts w:ascii="Calibri" w:hAnsi="Calibri"/>
      <w:sz w:val="22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ED6213"/>
    <w:pPr>
      <w:spacing w:before="0"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ED6213"/>
    <w:pPr>
      <w:spacing w:before="0" w:after="100" w:line="276" w:lineRule="auto"/>
      <w:ind w:left="1760"/>
      <w:jc w:val="left"/>
    </w:pPr>
    <w:rPr>
      <w:rFonts w:ascii="Calibri" w:hAnsi="Calibri"/>
      <w:sz w:val="22"/>
      <w:szCs w:val="22"/>
    </w:rPr>
  </w:style>
  <w:style w:type="character" w:customStyle="1" w:styleId="Popisek-obrzekChar">
    <w:name w:val="Popisek - obrázek Char"/>
    <w:link w:val="Popisek-obrzek"/>
    <w:rsid w:val="00203D63"/>
    <w:rPr>
      <w:szCs w:val="24"/>
    </w:rPr>
  </w:style>
  <w:style w:type="character" w:styleId="Odkaznakoment">
    <w:name w:val="annotation reference"/>
    <w:basedOn w:val="Standardnpsmoodstavce"/>
    <w:rsid w:val="00CB192C"/>
    <w:rPr>
      <w:sz w:val="16"/>
      <w:szCs w:val="16"/>
    </w:rPr>
  </w:style>
  <w:style w:type="paragraph" w:styleId="Textkomente">
    <w:name w:val="annotation text"/>
    <w:basedOn w:val="Normln"/>
    <w:link w:val="TextkomenteChar"/>
    <w:rsid w:val="00CB192C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192C"/>
  </w:style>
  <w:style w:type="paragraph" w:styleId="Pedmtkomente">
    <w:name w:val="annotation subject"/>
    <w:basedOn w:val="Textkomente"/>
    <w:next w:val="Textkomente"/>
    <w:link w:val="PedmtkomenteChar"/>
    <w:rsid w:val="00CB19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CB192C"/>
    <w:rPr>
      <w:b/>
      <w:bCs/>
    </w:rPr>
  </w:style>
  <w:style w:type="character" w:customStyle="1" w:styleId="ZkladntextChar">
    <w:name w:val="Základní text Char"/>
    <w:link w:val="Zkladntext"/>
    <w:uiPriority w:val="99"/>
    <w:rsid w:val="00016DD2"/>
    <w:rPr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327FA6"/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B667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1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Relationship Id="rId6" Type="http://schemas.openxmlformats.org/officeDocument/2006/relationships/image" Target="media/image11.png"/><Relationship Id="rId5" Type="http://schemas.openxmlformats.org/officeDocument/2006/relationships/image" Target="media/image10.jpeg"/><Relationship Id="rId4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Relationship Id="rId6" Type="http://schemas.openxmlformats.org/officeDocument/2006/relationships/image" Target="media/image11.png"/><Relationship Id="rId5" Type="http://schemas.openxmlformats.org/officeDocument/2006/relationships/image" Target="media/image10.jpeg"/><Relationship Id="rId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kj\Desktop\pr&#225;ce\&#353;ablony\ICZ_Technicka_dokumentace_CZ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CFAF4D2DC39A4F90F89AEAAB1F1C9B" ma:contentTypeVersion="" ma:contentTypeDescription="Vytvoří nový dokument" ma:contentTypeScope="" ma:versionID="08cb92e47c5211642e34522ced7578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4CABF-B031-46FE-A690-6AF17202E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3D9854-8269-4A05-AB4C-73C16EFEF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5F6F7-383B-495A-ABF2-3E6AA27F55F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429643C-114D-49F4-B557-4BECC042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ICZ_Technicka_dokumentace_CZ.dot</Template>
  <TotalTime>1</TotalTime>
  <Pages>9</Pages>
  <Words>1253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Postup kroků nutných pro napojení nemocničního informačního systému s prostředím registrů resortu zdravotnictví</vt:lpstr>
    </vt:vector>
  </TitlesOfParts>
  <Company>UZIS ČR</Company>
  <LinksUpToDate>false</LinksUpToDate>
  <CharactersWithSpaces>8629</CharactersWithSpaces>
  <SharedDoc>false</SharedDoc>
  <HLinks>
    <vt:vector size="1410" baseType="variant">
      <vt:variant>
        <vt:i4>917574</vt:i4>
      </vt:variant>
      <vt:variant>
        <vt:i4>1503</vt:i4>
      </vt:variant>
      <vt:variant>
        <vt:i4>0</vt:i4>
      </vt:variant>
      <vt:variant>
        <vt:i4>5</vt:i4>
      </vt:variant>
      <vt:variant>
        <vt:lpwstr>http://eregtestpublic.ksrzis.cz/Registr/NROD</vt:lpwstr>
      </vt:variant>
      <vt:variant>
        <vt:lpwstr/>
      </vt:variant>
      <vt:variant>
        <vt:i4>1703990</vt:i4>
      </vt:variant>
      <vt:variant>
        <vt:i4>1463</vt:i4>
      </vt:variant>
      <vt:variant>
        <vt:i4>0</vt:i4>
      </vt:variant>
      <vt:variant>
        <vt:i4>5</vt:i4>
      </vt:variant>
      <vt:variant>
        <vt:lpwstr/>
      </vt:variant>
      <vt:variant>
        <vt:lpwstr>_Toc363123498</vt:lpwstr>
      </vt:variant>
      <vt:variant>
        <vt:i4>1703990</vt:i4>
      </vt:variant>
      <vt:variant>
        <vt:i4>1457</vt:i4>
      </vt:variant>
      <vt:variant>
        <vt:i4>0</vt:i4>
      </vt:variant>
      <vt:variant>
        <vt:i4>5</vt:i4>
      </vt:variant>
      <vt:variant>
        <vt:lpwstr/>
      </vt:variant>
      <vt:variant>
        <vt:lpwstr>_Toc363123497</vt:lpwstr>
      </vt:variant>
      <vt:variant>
        <vt:i4>1703990</vt:i4>
      </vt:variant>
      <vt:variant>
        <vt:i4>1451</vt:i4>
      </vt:variant>
      <vt:variant>
        <vt:i4>0</vt:i4>
      </vt:variant>
      <vt:variant>
        <vt:i4>5</vt:i4>
      </vt:variant>
      <vt:variant>
        <vt:lpwstr/>
      </vt:variant>
      <vt:variant>
        <vt:lpwstr>_Toc363123496</vt:lpwstr>
      </vt:variant>
      <vt:variant>
        <vt:i4>1703990</vt:i4>
      </vt:variant>
      <vt:variant>
        <vt:i4>1445</vt:i4>
      </vt:variant>
      <vt:variant>
        <vt:i4>0</vt:i4>
      </vt:variant>
      <vt:variant>
        <vt:i4>5</vt:i4>
      </vt:variant>
      <vt:variant>
        <vt:lpwstr/>
      </vt:variant>
      <vt:variant>
        <vt:lpwstr>_Toc363123495</vt:lpwstr>
      </vt:variant>
      <vt:variant>
        <vt:i4>1703990</vt:i4>
      </vt:variant>
      <vt:variant>
        <vt:i4>1439</vt:i4>
      </vt:variant>
      <vt:variant>
        <vt:i4>0</vt:i4>
      </vt:variant>
      <vt:variant>
        <vt:i4>5</vt:i4>
      </vt:variant>
      <vt:variant>
        <vt:lpwstr/>
      </vt:variant>
      <vt:variant>
        <vt:lpwstr>_Toc363123494</vt:lpwstr>
      </vt:variant>
      <vt:variant>
        <vt:i4>1703990</vt:i4>
      </vt:variant>
      <vt:variant>
        <vt:i4>1433</vt:i4>
      </vt:variant>
      <vt:variant>
        <vt:i4>0</vt:i4>
      </vt:variant>
      <vt:variant>
        <vt:i4>5</vt:i4>
      </vt:variant>
      <vt:variant>
        <vt:lpwstr/>
      </vt:variant>
      <vt:variant>
        <vt:lpwstr>_Toc363123493</vt:lpwstr>
      </vt:variant>
      <vt:variant>
        <vt:i4>1703990</vt:i4>
      </vt:variant>
      <vt:variant>
        <vt:i4>1427</vt:i4>
      </vt:variant>
      <vt:variant>
        <vt:i4>0</vt:i4>
      </vt:variant>
      <vt:variant>
        <vt:i4>5</vt:i4>
      </vt:variant>
      <vt:variant>
        <vt:lpwstr/>
      </vt:variant>
      <vt:variant>
        <vt:lpwstr>_Toc363123492</vt:lpwstr>
      </vt:variant>
      <vt:variant>
        <vt:i4>1703990</vt:i4>
      </vt:variant>
      <vt:variant>
        <vt:i4>1421</vt:i4>
      </vt:variant>
      <vt:variant>
        <vt:i4>0</vt:i4>
      </vt:variant>
      <vt:variant>
        <vt:i4>5</vt:i4>
      </vt:variant>
      <vt:variant>
        <vt:lpwstr/>
      </vt:variant>
      <vt:variant>
        <vt:lpwstr>_Toc363123491</vt:lpwstr>
      </vt:variant>
      <vt:variant>
        <vt:i4>1703990</vt:i4>
      </vt:variant>
      <vt:variant>
        <vt:i4>1415</vt:i4>
      </vt:variant>
      <vt:variant>
        <vt:i4>0</vt:i4>
      </vt:variant>
      <vt:variant>
        <vt:i4>5</vt:i4>
      </vt:variant>
      <vt:variant>
        <vt:lpwstr/>
      </vt:variant>
      <vt:variant>
        <vt:lpwstr>_Toc363123490</vt:lpwstr>
      </vt:variant>
      <vt:variant>
        <vt:i4>1769526</vt:i4>
      </vt:variant>
      <vt:variant>
        <vt:i4>1409</vt:i4>
      </vt:variant>
      <vt:variant>
        <vt:i4>0</vt:i4>
      </vt:variant>
      <vt:variant>
        <vt:i4>5</vt:i4>
      </vt:variant>
      <vt:variant>
        <vt:lpwstr/>
      </vt:variant>
      <vt:variant>
        <vt:lpwstr>_Toc363123489</vt:lpwstr>
      </vt:variant>
      <vt:variant>
        <vt:i4>1769526</vt:i4>
      </vt:variant>
      <vt:variant>
        <vt:i4>1403</vt:i4>
      </vt:variant>
      <vt:variant>
        <vt:i4>0</vt:i4>
      </vt:variant>
      <vt:variant>
        <vt:i4>5</vt:i4>
      </vt:variant>
      <vt:variant>
        <vt:lpwstr/>
      </vt:variant>
      <vt:variant>
        <vt:lpwstr>_Toc363123488</vt:lpwstr>
      </vt:variant>
      <vt:variant>
        <vt:i4>1769526</vt:i4>
      </vt:variant>
      <vt:variant>
        <vt:i4>1397</vt:i4>
      </vt:variant>
      <vt:variant>
        <vt:i4>0</vt:i4>
      </vt:variant>
      <vt:variant>
        <vt:i4>5</vt:i4>
      </vt:variant>
      <vt:variant>
        <vt:lpwstr/>
      </vt:variant>
      <vt:variant>
        <vt:lpwstr>_Toc363123487</vt:lpwstr>
      </vt:variant>
      <vt:variant>
        <vt:i4>1769526</vt:i4>
      </vt:variant>
      <vt:variant>
        <vt:i4>1391</vt:i4>
      </vt:variant>
      <vt:variant>
        <vt:i4>0</vt:i4>
      </vt:variant>
      <vt:variant>
        <vt:i4>5</vt:i4>
      </vt:variant>
      <vt:variant>
        <vt:lpwstr/>
      </vt:variant>
      <vt:variant>
        <vt:lpwstr>_Toc363123486</vt:lpwstr>
      </vt:variant>
      <vt:variant>
        <vt:i4>1769526</vt:i4>
      </vt:variant>
      <vt:variant>
        <vt:i4>1385</vt:i4>
      </vt:variant>
      <vt:variant>
        <vt:i4>0</vt:i4>
      </vt:variant>
      <vt:variant>
        <vt:i4>5</vt:i4>
      </vt:variant>
      <vt:variant>
        <vt:lpwstr/>
      </vt:variant>
      <vt:variant>
        <vt:lpwstr>_Toc363123485</vt:lpwstr>
      </vt:variant>
      <vt:variant>
        <vt:i4>1769526</vt:i4>
      </vt:variant>
      <vt:variant>
        <vt:i4>1379</vt:i4>
      </vt:variant>
      <vt:variant>
        <vt:i4>0</vt:i4>
      </vt:variant>
      <vt:variant>
        <vt:i4>5</vt:i4>
      </vt:variant>
      <vt:variant>
        <vt:lpwstr/>
      </vt:variant>
      <vt:variant>
        <vt:lpwstr>_Toc363123484</vt:lpwstr>
      </vt:variant>
      <vt:variant>
        <vt:i4>1769526</vt:i4>
      </vt:variant>
      <vt:variant>
        <vt:i4>1373</vt:i4>
      </vt:variant>
      <vt:variant>
        <vt:i4>0</vt:i4>
      </vt:variant>
      <vt:variant>
        <vt:i4>5</vt:i4>
      </vt:variant>
      <vt:variant>
        <vt:lpwstr/>
      </vt:variant>
      <vt:variant>
        <vt:lpwstr>_Toc363123483</vt:lpwstr>
      </vt:variant>
      <vt:variant>
        <vt:i4>1769526</vt:i4>
      </vt:variant>
      <vt:variant>
        <vt:i4>1367</vt:i4>
      </vt:variant>
      <vt:variant>
        <vt:i4>0</vt:i4>
      </vt:variant>
      <vt:variant>
        <vt:i4>5</vt:i4>
      </vt:variant>
      <vt:variant>
        <vt:lpwstr/>
      </vt:variant>
      <vt:variant>
        <vt:lpwstr>_Toc363123482</vt:lpwstr>
      </vt:variant>
      <vt:variant>
        <vt:i4>1769526</vt:i4>
      </vt:variant>
      <vt:variant>
        <vt:i4>1361</vt:i4>
      </vt:variant>
      <vt:variant>
        <vt:i4>0</vt:i4>
      </vt:variant>
      <vt:variant>
        <vt:i4>5</vt:i4>
      </vt:variant>
      <vt:variant>
        <vt:lpwstr/>
      </vt:variant>
      <vt:variant>
        <vt:lpwstr>_Toc363123481</vt:lpwstr>
      </vt:variant>
      <vt:variant>
        <vt:i4>1769526</vt:i4>
      </vt:variant>
      <vt:variant>
        <vt:i4>1355</vt:i4>
      </vt:variant>
      <vt:variant>
        <vt:i4>0</vt:i4>
      </vt:variant>
      <vt:variant>
        <vt:i4>5</vt:i4>
      </vt:variant>
      <vt:variant>
        <vt:lpwstr/>
      </vt:variant>
      <vt:variant>
        <vt:lpwstr>_Toc363123480</vt:lpwstr>
      </vt:variant>
      <vt:variant>
        <vt:i4>1310774</vt:i4>
      </vt:variant>
      <vt:variant>
        <vt:i4>1349</vt:i4>
      </vt:variant>
      <vt:variant>
        <vt:i4>0</vt:i4>
      </vt:variant>
      <vt:variant>
        <vt:i4>5</vt:i4>
      </vt:variant>
      <vt:variant>
        <vt:lpwstr/>
      </vt:variant>
      <vt:variant>
        <vt:lpwstr>_Toc363123479</vt:lpwstr>
      </vt:variant>
      <vt:variant>
        <vt:i4>1310774</vt:i4>
      </vt:variant>
      <vt:variant>
        <vt:i4>1343</vt:i4>
      </vt:variant>
      <vt:variant>
        <vt:i4>0</vt:i4>
      </vt:variant>
      <vt:variant>
        <vt:i4>5</vt:i4>
      </vt:variant>
      <vt:variant>
        <vt:lpwstr/>
      </vt:variant>
      <vt:variant>
        <vt:lpwstr>_Toc363123478</vt:lpwstr>
      </vt:variant>
      <vt:variant>
        <vt:i4>1310774</vt:i4>
      </vt:variant>
      <vt:variant>
        <vt:i4>1337</vt:i4>
      </vt:variant>
      <vt:variant>
        <vt:i4>0</vt:i4>
      </vt:variant>
      <vt:variant>
        <vt:i4>5</vt:i4>
      </vt:variant>
      <vt:variant>
        <vt:lpwstr/>
      </vt:variant>
      <vt:variant>
        <vt:lpwstr>_Toc363123477</vt:lpwstr>
      </vt:variant>
      <vt:variant>
        <vt:i4>1310774</vt:i4>
      </vt:variant>
      <vt:variant>
        <vt:i4>1331</vt:i4>
      </vt:variant>
      <vt:variant>
        <vt:i4>0</vt:i4>
      </vt:variant>
      <vt:variant>
        <vt:i4>5</vt:i4>
      </vt:variant>
      <vt:variant>
        <vt:lpwstr/>
      </vt:variant>
      <vt:variant>
        <vt:lpwstr>_Toc363123476</vt:lpwstr>
      </vt:variant>
      <vt:variant>
        <vt:i4>1310774</vt:i4>
      </vt:variant>
      <vt:variant>
        <vt:i4>1325</vt:i4>
      </vt:variant>
      <vt:variant>
        <vt:i4>0</vt:i4>
      </vt:variant>
      <vt:variant>
        <vt:i4>5</vt:i4>
      </vt:variant>
      <vt:variant>
        <vt:lpwstr/>
      </vt:variant>
      <vt:variant>
        <vt:lpwstr>_Toc363123475</vt:lpwstr>
      </vt:variant>
      <vt:variant>
        <vt:i4>1310774</vt:i4>
      </vt:variant>
      <vt:variant>
        <vt:i4>1319</vt:i4>
      </vt:variant>
      <vt:variant>
        <vt:i4>0</vt:i4>
      </vt:variant>
      <vt:variant>
        <vt:i4>5</vt:i4>
      </vt:variant>
      <vt:variant>
        <vt:lpwstr/>
      </vt:variant>
      <vt:variant>
        <vt:lpwstr>_Toc363123474</vt:lpwstr>
      </vt:variant>
      <vt:variant>
        <vt:i4>1310774</vt:i4>
      </vt:variant>
      <vt:variant>
        <vt:i4>1313</vt:i4>
      </vt:variant>
      <vt:variant>
        <vt:i4>0</vt:i4>
      </vt:variant>
      <vt:variant>
        <vt:i4>5</vt:i4>
      </vt:variant>
      <vt:variant>
        <vt:lpwstr/>
      </vt:variant>
      <vt:variant>
        <vt:lpwstr>_Toc363123473</vt:lpwstr>
      </vt:variant>
      <vt:variant>
        <vt:i4>1310774</vt:i4>
      </vt:variant>
      <vt:variant>
        <vt:i4>1307</vt:i4>
      </vt:variant>
      <vt:variant>
        <vt:i4>0</vt:i4>
      </vt:variant>
      <vt:variant>
        <vt:i4>5</vt:i4>
      </vt:variant>
      <vt:variant>
        <vt:lpwstr/>
      </vt:variant>
      <vt:variant>
        <vt:lpwstr>_Toc363123472</vt:lpwstr>
      </vt:variant>
      <vt:variant>
        <vt:i4>1310774</vt:i4>
      </vt:variant>
      <vt:variant>
        <vt:i4>1301</vt:i4>
      </vt:variant>
      <vt:variant>
        <vt:i4>0</vt:i4>
      </vt:variant>
      <vt:variant>
        <vt:i4>5</vt:i4>
      </vt:variant>
      <vt:variant>
        <vt:lpwstr/>
      </vt:variant>
      <vt:variant>
        <vt:lpwstr>_Toc363123471</vt:lpwstr>
      </vt:variant>
      <vt:variant>
        <vt:i4>1310774</vt:i4>
      </vt:variant>
      <vt:variant>
        <vt:i4>1295</vt:i4>
      </vt:variant>
      <vt:variant>
        <vt:i4>0</vt:i4>
      </vt:variant>
      <vt:variant>
        <vt:i4>5</vt:i4>
      </vt:variant>
      <vt:variant>
        <vt:lpwstr/>
      </vt:variant>
      <vt:variant>
        <vt:lpwstr>_Toc363123470</vt:lpwstr>
      </vt:variant>
      <vt:variant>
        <vt:i4>1376310</vt:i4>
      </vt:variant>
      <vt:variant>
        <vt:i4>1289</vt:i4>
      </vt:variant>
      <vt:variant>
        <vt:i4>0</vt:i4>
      </vt:variant>
      <vt:variant>
        <vt:i4>5</vt:i4>
      </vt:variant>
      <vt:variant>
        <vt:lpwstr/>
      </vt:variant>
      <vt:variant>
        <vt:lpwstr>_Toc363123469</vt:lpwstr>
      </vt:variant>
      <vt:variant>
        <vt:i4>1376310</vt:i4>
      </vt:variant>
      <vt:variant>
        <vt:i4>1283</vt:i4>
      </vt:variant>
      <vt:variant>
        <vt:i4>0</vt:i4>
      </vt:variant>
      <vt:variant>
        <vt:i4>5</vt:i4>
      </vt:variant>
      <vt:variant>
        <vt:lpwstr/>
      </vt:variant>
      <vt:variant>
        <vt:lpwstr>_Toc363123468</vt:lpwstr>
      </vt:variant>
      <vt:variant>
        <vt:i4>1376310</vt:i4>
      </vt:variant>
      <vt:variant>
        <vt:i4>1277</vt:i4>
      </vt:variant>
      <vt:variant>
        <vt:i4>0</vt:i4>
      </vt:variant>
      <vt:variant>
        <vt:i4>5</vt:i4>
      </vt:variant>
      <vt:variant>
        <vt:lpwstr/>
      </vt:variant>
      <vt:variant>
        <vt:lpwstr>_Toc363123467</vt:lpwstr>
      </vt:variant>
      <vt:variant>
        <vt:i4>1376310</vt:i4>
      </vt:variant>
      <vt:variant>
        <vt:i4>1271</vt:i4>
      </vt:variant>
      <vt:variant>
        <vt:i4>0</vt:i4>
      </vt:variant>
      <vt:variant>
        <vt:i4>5</vt:i4>
      </vt:variant>
      <vt:variant>
        <vt:lpwstr/>
      </vt:variant>
      <vt:variant>
        <vt:lpwstr>_Toc363123466</vt:lpwstr>
      </vt:variant>
      <vt:variant>
        <vt:i4>1376310</vt:i4>
      </vt:variant>
      <vt:variant>
        <vt:i4>1265</vt:i4>
      </vt:variant>
      <vt:variant>
        <vt:i4>0</vt:i4>
      </vt:variant>
      <vt:variant>
        <vt:i4>5</vt:i4>
      </vt:variant>
      <vt:variant>
        <vt:lpwstr/>
      </vt:variant>
      <vt:variant>
        <vt:lpwstr>_Toc363123465</vt:lpwstr>
      </vt:variant>
      <vt:variant>
        <vt:i4>1376310</vt:i4>
      </vt:variant>
      <vt:variant>
        <vt:i4>1259</vt:i4>
      </vt:variant>
      <vt:variant>
        <vt:i4>0</vt:i4>
      </vt:variant>
      <vt:variant>
        <vt:i4>5</vt:i4>
      </vt:variant>
      <vt:variant>
        <vt:lpwstr/>
      </vt:variant>
      <vt:variant>
        <vt:lpwstr>_Toc363123464</vt:lpwstr>
      </vt:variant>
      <vt:variant>
        <vt:i4>1376310</vt:i4>
      </vt:variant>
      <vt:variant>
        <vt:i4>1253</vt:i4>
      </vt:variant>
      <vt:variant>
        <vt:i4>0</vt:i4>
      </vt:variant>
      <vt:variant>
        <vt:i4>5</vt:i4>
      </vt:variant>
      <vt:variant>
        <vt:lpwstr/>
      </vt:variant>
      <vt:variant>
        <vt:lpwstr>_Toc363123463</vt:lpwstr>
      </vt:variant>
      <vt:variant>
        <vt:i4>1376310</vt:i4>
      </vt:variant>
      <vt:variant>
        <vt:i4>1247</vt:i4>
      </vt:variant>
      <vt:variant>
        <vt:i4>0</vt:i4>
      </vt:variant>
      <vt:variant>
        <vt:i4>5</vt:i4>
      </vt:variant>
      <vt:variant>
        <vt:lpwstr/>
      </vt:variant>
      <vt:variant>
        <vt:lpwstr>_Toc363123462</vt:lpwstr>
      </vt:variant>
      <vt:variant>
        <vt:i4>1376310</vt:i4>
      </vt:variant>
      <vt:variant>
        <vt:i4>1241</vt:i4>
      </vt:variant>
      <vt:variant>
        <vt:i4>0</vt:i4>
      </vt:variant>
      <vt:variant>
        <vt:i4>5</vt:i4>
      </vt:variant>
      <vt:variant>
        <vt:lpwstr/>
      </vt:variant>
      <vt:variant>
        <vt:lpwstr>_Toc363123461</vt:lpwstr>
      </vt:variant>
      <vt:variant>
        <vt:i4>1376310</vt:i4>
      </vt:variant>
      <vt:variant>
        <vt:i4>1235</vt:i4>
      </vt:variant>
      <vt:variant>
        <vt:i4>0</vt:i4>
      </vt:variant>
      <vt:variant>
        <vt:i4>5</vt:i4>
      </vt:variant>
      <vt:variant>
        <vt:lpwstr/>
      </vt:variant>
      <vt:variant>
        <vt:lpwstr>_Toc363123460</vt:lpwstr>
      </vt:variant>
      <vt:variant>
        <vt:i4>1441846</vt:i4>
      </vt:variant>
      <vt:variant>
        <vt:i4>1229</vt:i4>
      </vt:variant>
      <vt:variant>
        <vt:i4>0</vt:i4>
      </vt:variant>
      <vt:variant>
        <vt:i4>5</vt:i4>
      </vt:variant>
      <vt:variant>
        <vt:lpwstr/>
      </vt:variant>
      <vt:variant>
        <vt:lpwstr>_Toc363123459</vt:lpwstr>
      </vt:variant>
      <vt:variant>
        <vt:i4>1441846</vt:i4>
      </vt:variant>
      <vt:variant>
        <vt:i4>1223</vt:i4>
      </vt:variant>
      <vt:variant>
        <vt:i4>0</vt:i4>
      </vt:variant>
      <vt:variant>
        <vt:i4>5</vt:i4>
      </vt:variant>
      <vt:variant>
        <vt:lpwstr/>
      </vt:variant>
      <vt:variant>
        <vt:lpwstr>_Toc363123458</vt:lpwstr>
      </vt:variant>
      <vt:variant>
        <vt:i4>1441846</vt:i4>
      </vt:variant>
      <vt:variant>
        <vt:i4>1217</vt:i4>
      </vt:variant>
      <vt:variant>
        <vt:i4>0</vt:i4>
      </vt:variant>
      <vt:variant>
        <vt:i4>5</vt:i4>
      </vt:variant>
      <vt:variant>
        <vt:lpwstr/>
      </vt:variant>
      <vt:variant>
        <vt:lpwstr>_Toc363123457</vt:lpwstr>
      </vt:variant>
      <vt:variant>
        <vt:i4>1441846</vt:i4>
      </vt:variant>
      <vt:variant>
        <vt:i4>1211</vt:i4>
      </vt:variant>
      <vt:variant>
        <vt:i4>0</vt:i4>
      </vt:variant>
      <vt:variant>
        <vt:i4>5</vt:i4>
      </vt:variant>
      <vt:variant>
        <vt:lpwstr/>
      </vt:variant>
      <vt:variant>
        <vt:lpwstr>_Toc363123456</vt:lpwstr>
      </vt:variant>
      <vt:variant>
        <vt:i4>1441846</vt:i4>
      </vt:variant>
      <vt:variant>
        <vt:i4>1205</vt:i4>
      </vt:variant>
      <vt:variant>
        <vt:i4>0</vt:i4>
      </vt:variant>
      <vt:variant>
        <vt:i4>5</vt:i4>
      </vt:variant>
      <vt:variant>
        <vt:lpwstr/>
      </vt:variant>
      <vt:variant>
        <vt:lpwstr>_Toc363123455</vt:lpwstr>
      </vt:variant>
      <vt:variant>
        <vt:i4>1441846</vt:i4>
      </vt:variant>
      <vt:variant>
        <vt:i4>1199</vt:i4>
      </vt:variant>
      <vt:variant>
        <vt:i4>0</vt:i4>
      </vt:variant>
      <vt:variant>
        <vt:i4>5</vt:i4>
      </vt:variant>
      <vt:variant>
        <vt:lpwstr/>
      </vt:variant>
      <vt:variant>
        <vt:lpwstr>_Toc363123454</vt:lpwstr>
      </vt:variant>
      <vt:variant>
        <vt:i4>1441846</vt:i4>
      </vt:variant>
      <vt:variant>
        <vt:i4>1193</vt:i4>
      </vt:variant>
      <vt:variant>
        <vt:i4>0</vt:i4>
      </vt:variant>
      <vt:variant>
        <vt:i4>5</vt:i4>
      </vt:variant>
      <vt:variant>
        <vt:lpwstr/>
      </vt:variant>
      <vt:variant>
        <vt:lpwstr>_Toc363123453</vt:lpwstr>
      </vt:variant>
      <vt:variant>
        <vt:i4>1441846</vt:i4>
      </vt:variant>
      <vt:variant>
        <vt:i4>1187</vt:i4>
      </vt:variant>
      <vt:variant>
        <vt:i4>0</vt:i4>
      </vt:variant>
      <vt:variant>
        <vt:i4>5</vt:i4>
      </vt:variant>
      <vt:variant>
        <vt:lpwstr/>
      </vt:variant>
      <vt:variant>
        <vt:lpwstr>_Toc363123452</vt:lpwstr>
      </vt:variant>
      <vt:variant>
        <vt:i4>1441846</vt:i4>
      </vt:variant>
      <vt:variant>
        <vt:i4>1181</vt:i4>
      </vt:variant>
      <vt:variant>
        <vt:i4>0</vt:i4>
      </vt:variant>
      <vt:variant>
        <vt:i4>5</vt:i4>
      </vt:variant>
      <vt:variant>
        <vt:lpwstr/>
      </vt:variant>
      <vt:variant>
        <vt:lpwstr>_Toc363123451</vt:lpwstr>
      </vt:variant>
      <vt:variant>
        <vt:i4>1441846</vt:i4>
      </vt:variant>
      <vt:variant>
        <vt:i4>1175</vt:i4>
      </vt:variant>
      <vt:variant>
        <vt:i4>0</vt:i4>
      </vt:variant>
      <vt:variant>
        <vt:i4>5</vt:i4>
      </vt:variant>
      <vt:variant>
        <vt:lpwstr/>
      </vt:variant>
      <vt:variant>
        <vt:lpwstr>_Toc363123450</vt:lpwstr>
      </vt:variant>
      <vt:variant>
        <vt:i4>1507382</vt:i4>
      </vt:variant>
      <vt:variant>
        <vt:i4>1169</vt:i4>
      </vt:variant>
      <vt:variant>
        <vt:i4>0</vt:i4>
      </vt:variant>
      <vt:variant>
        <vt:i4>5</vt:i4>
      </vt:variant>
      <vt:variant>
        <vt:lpwstr/>
      </vt:variant>
      <vt:variant>
        <vt:lpwstr>_Toc363123449</vt:lpwstr>
      </vt:variant>
      <vt:variant>
        <vt:i4>1507382</vt:i4>
      </vt:variant>
      <vt:variant>
        <vt:i4>1163</vt:i4>
      </vt:variant>
      <vt:variant>
        <vt:i4>0</vt:i4>
      </vt:variant>
      <vt:variant>
        <vt:i4>5</vt:i4>
      </vt:variant>
      <vt:variant>
        <vt:lpwstr/>
      </vt:variant>
      <vt:variant>
        <vt:lpwstr>_Toc363123448</vt:lpwstr>
      </vt:variant>
      <vt:variant>
        <vt:i4>1507382</vt:i4>
      </vt:variant>
      <vt:variant>
        <vt:i4>1157</vt:i4>
      </vt:variant>
      <vt:variant>
        <vt:i4>0</vt:i4>
      </vt:variant>
      <vt:variant>
        <vt:i4>5</vt:i4>
      </vt:variant>
      <vt:variant>
        <vt:lpwstr/>
      </vt:variant>
      <vt:variant>
        <vt:lpwstr>_Toc363123447</vt:lpwstr>
      </vt:variant>
      <vt:variant>
        <vt:i4>1507382</vt:i4>
      </vt:variant>
      <vt:variant>
        <vt:i4>1151</vt:i4>
      </vt:variant>
      <vt:variant>
        <vt:i4>0</vt:i4>
      </vt:variant>
      <vt:variant>
        <vt:i4>5</vt:i4>
      </vt:variant>
      <vt:variant>
        <vt:lpwstr/>
      </vt:variant>
      <vt:variant>
        <vt:lpwstr>_Toc363123446</vt:lpwstr>
      </vt:variant>
      <vt:variant>
        <vt:i4>1507382</vt:i4>
      </vt:variant>
      <vt:variant>
        <vt:i4>1145</vt:i4>
      </vt:variant>
      <vt:variant>
        <vt:i4>0</vt:i4>
      </vt:variant>
      <vt:variant>
        <vt:i4>5</vt:i4>
      </vt:variant>
      <vt:variant>
        <vt:lpwstr/>
      </vt:variant>
      <vt:variant>
        <vt:lpwstr>_Toc363123445</vt:lpwstr>
      </vt:variant>
      <vt:variant>
        <vt:i4>1507382</vt:i4>
      </vt:variant>
      <vt:variant>
        <vt:i4>1139</vt:i4>
      </vt:variant>
      <vt:variant>
        <vt:i4>0</vt:i4>
      </vt:variant>
      <vt:variant>
        <vt:i4>5</vt:i4>
      </vt:variant>
      <vt:variant>
        <vt:lpwstr/>
      </vt:variant>
      <vt:variant>
        <vt:lpwstr>_Toc363123444</vt:lpwstr>
      </vt:variant>
      <vt:variant>
        <vt:i4>1507382</vt:i4>
      </vt:variant>
      <vt:variant>
        <vt:i4>1133</vt:i4>
      </vt:variant>
      <vt:variant>
        <vt:i4>0</vt:i4>
      </vt:variant>
      <vt:variant>
        <vt:i4>5</vt:i4>
      </vt:variant>
      <vt:variant>
        <vt:lpwstr/>
      </vt:variant>
      <vt:variant>
        <vt:lpwstr>_Toc363123443</vt:lpwstr>
      </vt:variant>
      <vt:variant>
        <vt:i4>1507382</vt:i4>
      </vt:variant>
      <vt:variant>
        <vt:i4>1127</vt:i4>
      </vt:variant>
      <vt:variant>
        <vt:i4>0</vt:i4>
      </vt:variant>
      <vt:variant>
        <vt:i4>5</vt:i4>
      </vt:variant>
      <vt:variant>
        <vt:lpwstr/>
      </vt:variant>
      <vt:variant>
        <vt:lpwstr>_Toc363123442</vt:lpwstr>
      </vt:variant>
      <vt:variant>
        <vt:i4>1507382</vt:i4>
      </vt:variant>
      <vt:variant>
        <vt:i4>1121</vt:i4>
      </vt:variant>
      <vt:variant>
        <vt:i4>0</vt:i4>
      </vt:variant>
      <vt:variant>
        <vt:i4>5</vt:i4>
      </vt:variant>
      <vt:variant>
        <vt:lpwstr/>
      </vt:variant>
      <vt:variant>
        <vt:lpwstr>_Toc363123441</vt:lpwstr>
      </vt:variant>
      <vt:variant>
        <vt:i4>1507382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_Toc363123440</vt:lpwstr>
      </vt:variant>
      <vt:variant>
        <vt:i4>1048630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_Toc363123439</vt:lpwstr>
      </vt:variant>
      <vt:variant>
        <vt:i4>1048630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_Toc363123438</vt:lpwstr>
      </vt:variant>
      <vt:variant>
        <vt:i4>1048630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_Toc363123437</vt:lpwstr>
      </vt:variant>
      <vt:variant>
        <vt:i4>1048630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_Toc363123436</vt:lpwstr>
      </vt:variant>
      <vt:variant>
        <vt:i4>1048630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_Toc363123435</vt:lpwstr>
      </vt:variant>
      <vt:variant>
        <vt:i4>1048630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_Toc363123434</vt:lpwstr>
      </vt:variant>
      <vt:variant>
        <vt:i4>1048630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_Toc363123433</vt:lpwstr>
      </vt:variant>
      <vt:variant>
        <vt:i4>1048630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_Toc363123432</vt:lpwstr>
      </vt:variant>
      <vt:variant>
        <vt:i4>1048630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_Toc363123431</vt:lpwstr>
      </vt:variant>
      <vt:variant>
        <vt:i4>1048630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_Toc363123430</vt:lpwstr>
      </vt:variant>
      <vt:variant>
        <vt:i4>1114166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_Toc363123429</vt:lpwstr>
      </vt:variant>
      <vt:variant>
        <vt:i4>1114166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_Toc363123428</vt:lpwstr>
      </vt:variant>
      <vt:variant>
        <vt:i4>1114166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_Toc363123427</vt:lpwstr>
      </vt:variant>
      <vt:variant>
        <vt:i4>1114166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_Toc363123426</vt:lpwstr>
      </vt:variant>
      <vt:variant>
        <vt:i4>1114166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_Toc363123425</vt:lpwstr>
      </vt:variant>
      <vt:variant>
        <vt:i4>1114166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_Toc363123424</vt:lpwstr>
      </vt:variant>
      <vt:variant>
        <vt:i4>1114166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_Toc363123423</vt:lpwstr>
      </vt:variant>
      <vt:variant>
        <vt:i4>1114166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_Toc363123422</vt:lpwstr>
      </vt:variant>
      <vt:variant>
        <vt:i4>1114166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_Toc363123421</vt:lpwstr>
      </vt:variant>
      <vt:variant>
        <vt:i4>1114166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_Toc363123420</vt:lpwstr>
      </vt:variant>
      <vt:variant>
        <vt:i4>1179702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_Toc363123419</vt:lpwstr>
      </vt:variant>
      <vt:variant>
        <vt:i4>1179702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_Toc363123418</vt:lpwstr>
      </vt:variant>
      <vt:variant>
        <vt:i4>1179702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_Toc363123417</vt:lpwstr>
      </vt:variant>
      <vt:variant>
        <vt:i4>1179702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_Toc363123416</vt:lpwstr>
      </vt:variant>
      <vt:variant>
        <vt:i4>1179702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_Toc363123415</vt:lpwstr>
      </vt:variant>
      <vt:variant>
        <vt:i4>1179702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_Toc363123414</vt:lpwstr>
      </vt:variant>
      <vt:variant>
        <vt:i4>1179702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_Toc363123413</vt:lpwstr>
      </vt:variant>
      <vt:variant>
        <vt:i4>1179702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_Toc363123412</vt:lpwstr>
      </vt:variant>
      <vt:variant>
        <vt:i4>1179702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_Toc363123411</vt:lpwstr>
      </vt:variant>
      <vt:variant>
        <vt:i4>1179702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_Toc363123410</vt:lpwstr>
      </vt:variant>
      <vt:variant>
        <vt:i4>1507383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_Toc363123545</vt:lpwstr>
      </vt:variant>
      <vt:variant>
        <vt:i4>1507383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_Toc363123544</vt:lpwstr>
      </vt:variant>
      <vt:variant>
        <vt:i4>1507383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_Toc363123543</vt:lpwstr>
      </vt:variant>
      <vt:variant>
        <vt:i4>1507383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_Toc363123542</vt:lpwstr>
      </vt:variant>
      <vt:variant>
        <vt:i4>1507383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_Toc363123541</vt:lpwstr>
      </vt:variant>
      <vt:variant>
        <vt:i4>1507383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_Toc363123540</vt:lpwstr>
      </vt:variant>
      <vt:variant>
        <vt:i4>1048631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_Toc363123539</vt:lpwstr>
      </vt:variant>
      <vt:variant>
        <vt:i4>1048631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_Toc363123538</vt:lpwstr>
      </vt:variant>
      <vt:variant>
        <vt:i4>1048631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_Toc363123537</vt:lpwstr>
      </vt:variant>
      <vt:variant>
        <vt:i4>1048631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_Toc363123536</vt:lpwstr>
      </vt:variant>
      <vt:variant>
        <vt:i4>1048631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_Toc363123535</vt:lpwstr>
      </vt:variant>
      <vt:variant>
        <vt:i4>1048631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_Toc363123534</vt:lpwstr>
      </vt:variant>
      <vt:variant>
        <vt:i4>1048631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_Toc363123533</vt:lpwstr>
      </vt:variant>
      <vt:variant>
        <vt:i4>1048631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_Toc363123532</vt:lpwstr>
      </vt:variant>
      <vt:variant>
        <vt:i4>1048631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_Toc363123531</vt:lpwstr>
      </vt:variant>
      <vt:variant>
        <vt:i4>1048631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_Toc363123530</vt:lpwstr>
      </vt:variant>
      <vt:variant>
        <vt:i4>1114167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_Toc363123529</vt:lpwstr>
      </vt:variant>
      <vt:variant>
        <vt:i4>1114167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_Toc363123528</vt:lpwstr>
      </vt:variant>
      <vt:variant>
        <vt:i4>1114167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_Toc363123527</vt:lpwstr>
      </vt:variant>
      <vt:variant>
        <vt:i4>1114167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_Toc363123526</vt:lpwstr>
      </vt:variant>
      <vt:variant>
        <vt:i4>1114167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_Toc363123525</vt:lpwstr>
      </vt:variant>
      <vt:variant>
        <vt:i4>1114167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_Toc363123524</vt:lpwstr>
      </vt:variant>
      <vt:variant>
        <vt:i4>1114167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_Toc363123523</vt:lpwstr>
      </vt:variant>
      <vt:variant>
        <vt:i4>1114167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_Toc363123522</vt:lpwstr>
      </vt:variant>
      <vt:variant>
        <vt:i4>1114167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_Toc363123521</vt:lpwstr>
      </vt:variant>
      <vt:variant>
        <vt:i4>1114167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_Toc363123520</vt:lpwstr>
      </vt:variant>
      <vt:variant>
        <vt:i4>1179703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_Toc363123519</vt:lpwstr>
      </vt:variant>
      <vt:variant>
        <vt:i4>1179703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_Toc363123518</vt:lpwstr>
      </vt:variant>
      <vt:variant>
        <vt:i4>1179703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_Toc363123517</vt:lpwstr>
      </vt:variant>
      <vt:variant>
        <vt:i4>1179703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_Toc363123516</vt:lpwstr>
      </vt:variant>
      <vt:variant>
        <vt:i4>1179703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_Toc363123515</vt:lpwstr>
      </vt:variant>
      <vt:variant>
        <vt:i4>1179703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_Toc363123514</vt:lpwstr>
      </vt:variant>
      <vt:variant>
        <vt:i4>1179703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_Toc363123513</vt:lpwstr>
      </vt:variant>
      <vt:variant>
        <vt:i4>1179703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_Toc363123512</vt:lpwstr>
      </vt:variant>
      <vt:variant>
        <vt:i4>1179703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_Toc363123511</vt:lpwstr>
      </vt:variant>
      <vt:variant>
        <vt:i4>1179703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_Toc363123510</vt:lpwstr>
      </vt:variant>
      <vt:variant>
        <vt:i4>1245239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_Toc363123509</vt:lpwstr>
      </vt:variant>
      <vt:variant>
        <vt:i4>1245239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_Toc363123508</vt:lpwstr>
      </vt:variant>
      <vt:variant>
        <vt:i4>1245239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_Toc363123507</vt:lpwstr>
      </vt:variant>
      <vt:variant>
        <vt:i4>1245239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_Toc363123506</vt:lpwstr>
      </vt:variant>
      <vt:variant>
        <vt:i4>1245239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_Toc363123505</vt:lpwstr>
      </vt:variant>
      <vt:variant>
        <vt:i4>1245239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_Toc363123504</vt:lpwstr>
      </vt:variant>
      <vt:variant>
        <vt:i4>1245239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_Toc363123503</vt:lpwstr>
      </vt:variant>
      <vt:variant>
        <vt:i4>1245239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_Toc363123502</vt:lpwstr>
      </vt:variant>
      <vt:variant>
        <vt:i4>1245239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_Toc363123501</vt:lpwstr>
      </vt:variant>
      <vt:variant>
        <vt:i4>1245239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_Toc363123500</vt:lpwstr>
      </vt:variant>
      <vt:variant>
        <vt:i4>1703990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_Toc363123499</vt:lpwstr>
      </vt:variant>
      <vt:variant>
        <vt:i4>1507380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_Toc363123643</vt:lpwstr>
      </vt:variant>
      <vt:variant>
        <vt:i4>1507380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_Toc363123642</vt:lpwstr>
      </vt:variant>
      <vt:variant>
        <vt:i4>1507380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_Toc363123641</vt:lpwstr>
      </vt:variant>
      <vt:variant>
        <vt:i4>1507380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_Toc363123640</vt:lpwstr>
      </vt:variant>
      <vt:variant>
        <vt:i4>1048628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_Toc363123639</vt:lpwstr>
      </vt:variant>
      <vt:variant>
        <vt:i4>1048628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_Toc363123638</vt:lpwstr>
      </vt:variant>
      <vt:variant>
        <vt:i4>1048628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_Toc363123637</vt:lpwstr>
      </vt:variant>
      <vt:variant>
        <vt:i4>1048628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_Toc363123636</vt:lpwstr>
      </vt:variant>
      <vt:variant>
        <vt:i4>1048628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_Toc363123635</vt:lpwstr>
      </vt:variant>
      <vt:variant>
        <vt:i4>1048628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_Toc363123634</vt:lpwstr>
      </vt:variant>
      <vt:variant>
        <vt:i4>1048628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_Toc363123633</vt:lpwstr>
      </vt:variant>
      <vt:variant>
        <vt:i4>1048628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_Toc363123632</vt:lpwstr>
      </vt:variant>
      <vt:variant>
        <vt:i4>1048628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_Toc363123631</vt:lpwstr>
      </vt:variant>
      <vt:variant>
        <vt:i4>1048628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_Toc363123630</vt:lpwstr>
      </vt:variant>
      <vt:variant>
        <vt:i4>1114164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_Toc363123629</vt:lpwstr>
      </vt:variant>
      <vt:variant>
        <vt:i4>1114164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_Toc363123628</vt:lpwstr>
      </vt:variant>
      <vt:variant>
        <vt:i4>1114164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_Toc363123627</vt:lpwstr>
      </vt:variant>
      <vt:variant>
        <vt:i4>1114164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_Toc363123626</vt:lpwstr>
      </vt:variant>
      <vt:variant>
        <vt:i4>1114164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_Toc363123625</vt:lpwstr>
      </vt:variant>
      <vt:variant>
        <vt:i4>1114164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_Toc363123624</vt:lpwstr>
      </vt:variant>
      <vt:variant>
        <vt:i4>1114164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_Toc363123623</vt:lpwstr>
      </vt:variant>
      <vt:variant>
        <vt:i4>1114164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_Toc363123622</vt:lpwstr>
      </vt:variant>
      <vt:variant>
        <vt:i4>1114164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_Toc363123621</vt:lpwstr>
      </vt:variant>
      <vt:variant>
        <vt:i4>1114164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_Toc363123620</vt:lpwstr>
      </vt:variant>
      <vt:variant>
        <vt:i4>1179700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_Toc363123619</vt:lpwstr>
      </vt:variant>
      <vt:variant>
        <vt:i4>1179700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_Toc363123618</vt:lpwstr>
      </vt:variant>
      <vt:variant>
        <vt:i4>1179700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_Toc363123617</vt:lpwstr>
      </vt:variant>
      <vt:variant>
        <vt:i4>1179700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_Toc363123616</vt:lpwstr>
      </vt:variant>
      <vt:variant>
        <vt:i4>1179700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_Toc363123615</vt:lpwstr>
      </vt:variant>
      <vt:variant>
        <vt:i4>1179700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_Toc363123614</vt:lpwstr>
      </vt:variant>
      <vt:variant>
        <vt:i4>1179700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_Toc363123613</vt:lpwstr>
      </vt:variant>
      <vt:variant>
        <vt:i4>1179700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_Toc363123612</vt:lpwstr>
      </vt:variant>
      <vt:variant>
        <vt:i4>1179700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_Toc363123611</vt:lpwstr>
      </vt:variant>
      <vt:variant>
        <vt:i4>1179700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_Toc363123610</vt:lpwstr>
      </vt:variant>
      <vt:variant>
        <vt:i4>1245236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_Toc363123609</vt:lpwstr>
      </vt:variant>
      <vt:variant>
        <vt:i4>1245236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_Toc363123608</vt:lpwstr>
      </vt:variant>
      <vt:variant>
        <vt:i4>1245236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_Toc363123607</vt:lpwstr>
      </vt:variant>
      <vt:variant>
        <vt:i4>1245236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_Toc363123606</vt:lpwstr>
      </vt:variant>
      <vt:variant>
        <vt:i4>1245236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_Toc363123605</vt:lpwstr>
      </vt:variant>
      <vt:variant>
        <vt:i4>1245236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_Toc363123604</vt:lpwstr>
      </vt:variant>
      <vt:variant>
        <vt:i4>1245236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_Toc363123603</vt:lpwstr>
      </vt:variant>
      <vt:variant>
        <vt:i4>1245236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_Toc363123602</vt:lpwstr>
      </vt:variant>
      <vt:variant>
        <vt:i4>1245236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_Toc363123601</vt:lpwstr>
      </vt:variant>
      <vt:variant>
        <vt:i4>1245236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_Toc363123600</vt:lpwstr>
      </vt:variant>
      <vt:variant>
        <vt:i4>1703991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_Toc363123599</vt:lpwstr>
      </vt:variant>
      <vt:variant>
        <vt:i4>1703991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_Toc363123598</vt:lpwstr>
      </vt:variant>
      <vt:variant>
        <vt:i4>1703991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_Toc363123597</vt:lpwstr>
      </vt:variant>
      <vt:variant>
        <vt:i4>1703991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_Toc363123596</vt:lpwstr>
      </vt:variant>
      <vt:variant>
        <vt:i4>1703991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_Toc363123595</vt:lpwstr>
      </vt:variant>
      <vt:variant>
        <vt:i4>1703991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_Toc363123594</vt:lpwstr>
      </vt:variant>
      <vt:variant>
        <vt:i4>1703991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_Toc363123593</vt:lpwstr>
      </vt:variant>
      <vt:variant>
        <vt:i4>1703991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_Toc363123592</vt:lpwstr>
      </vt:variant>
      <vt:variant>
        <vt:i4>1703991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_Toc363123591</vt:lpwstr>
      </vt:variant>
      <vt:variant>
        <vt:i4>1703991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_Toc363123590</vt:lpwstr>
      </vt:variant>
      <vt:variant>
        <vt:i4>1769527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_Toc363123589</vt:lpwstr>
      </vt:variant>
      <vt:variant>
        <vt:i4>1769527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_Toc363123588</vt:lpwstr>
      </vt:variant>
      <vt:variant>
        <vt:i4>1769527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_Toc363123587</vt:lpwstr>
      </vt:variant>
      <vt:variant>
        <vt:i4>1769527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_Toc363123586</vt:lpwstr>
      </vt:variant>
      <vt:variant>
        <vt:i4>1769527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_Toc363123585</vt:lpwstr>
      </vt:variant>
      <vt:variant>
        <vt:i4>1769527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_Toc363123584</vt:lpwstr>
      </vt:variant>
      <vt:variant>
        <vt:i4>1769527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_Toc363123583</vt:lpwstr>
      </vt:variant>
      <vt:variant>
        <vt:i4>1769527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_Toc363123582</vt:lpwstr>
      </vt:variant>
      <vt:variant>
        <vt:i4>1769527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_Toc363123581</vt:lpwstr>
      </vt:variant>
      <vt:variant>
        <vt:i4>1769527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_Toc363123580</vt:lpwstr>
      </vt:variant>
      <vt:variant>
        <vt:i4>1310775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_Toc363123579</vt:lpwstr>
      </vt:variant>
      <vt:variant>
        <vt:i4>1310775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_Toc363123578</vt:lpwstr>
      </vt:variant>
      <vt:variant>
        <vt:i4>1310775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_Toc363123577</vt:lpwstr>
      </vt:variant>
      <vt:variant>
        <vt:i4>1310775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_Toc363123576</vt:lpwstr>
      </vt:variant>
      <vt:variant>
        <vt:i4>1310775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_Toc363123575</vt:lpwstr>
      </vt:variant>
      <vt:variant>
        <vt:i4>1310775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_Toc363123574</vt:lpwstr>
      </vt:variant>
      <vt:variant>
        <vt:i4>1310775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_Toc363123573</vt:lpwstr>
      </vt:variant>
      <vt:variant>
        <vt:i4>1310775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_Toc363123572</vt:lpwstr>
      </vt:variant>
      <vt:variant>
        <vt:i4>1310775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_Toc363123571</vt:lpwstr>
      </vt:variant>
      <vt:variant>
        <vt:i4>1310775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_Toc363123570</vt:lpwstr>
      </vt:variant>
      <vt:variant>
        <vt:i4>1376311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_Toc363123569</vt:lpwstr>
      </vt:variant>
      <vt:variant>
        <vt:i4>1376311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_Toc363123568</vt:lpwstr>
      </vt:variant>
      <vt:variant>
        <vt:i4>1376311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_Toc363123567</vt:lpwstr>
      </vt:variant>
      <vt:variant>
        <vt:i4>1376311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_Toc363123566</vt:lpwstr>
      </vt:variant>
      <vt:variant>
        <vt:i4>1376311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_Toc363123565</vt:lpwstr>
      </vt:variant>
      <vt:variant>
        <vt:i4>1376311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_Toc363123564</vt:lpwstr>
      </vt:variant>
      <vt:variant>
        <vt:i4>1376311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_Toc363123563</vt:lpwstr>
      </vt:variant>
      <vt:variant>
        <vt:i4>1376311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_Toc363123562</vt:lpwstr>
      </vt:variant>
      <vt:variant>
        <vt:i4>1376311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_Toc363123561</vt:lpwstr>
      </vt:variant>
      <vt:variant>
        <vt:i4>1376311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_Toc363123560</vt:lpwstr>
      </vt:variant>
      <vt:variant>
        <vt:i4>1441847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_Toc363123559</vt:lpwstr>
      </vt:variant>
      <vt:variant>
        <vt:i4>1441847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_Toc363123558</vt:lpwstr>
      </vt:variant>
      <vt:variant>
        <vt:i4>1441847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_Toc363123557</vt:lpwstr>
      </vt:variant>
      <vt:variant>
        <vt:i4>1441847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_Toc363123556</vt:lpwstr>
      </vt:variant>
      <vt:variant>
        <vt:i4>1441847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_Toc363123555</vt:lpwstr>
      </vt:variant>
      <vt:variant>
        <vt:i4>1441847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_Toc363123554</vt:lpwstr>
      </vt:variant>
      <vt:variant>
        <vt:i4>1441847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_Toc363123553</vt:lpwstr>
      </vt:variant>
      <vt:variant>
        <vt:i4>1441847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_Toc363123552</vt:lpwstr>
      </vt:variant>
      <vt:variant>
        <vt:i4>1441847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_Toc363123551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_Toc363123550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_Toc363123549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_Toc363123548</vt:lpwstr>
      </vt:variant>
      <vt:variant>
        <vt:i4>1507383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_Toc363123547</vt:lpwstr>
      </vt:variant>
      <vt:variant>
        <vt:i4>1507383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_Toc363123546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Postup kroků nutných pro napojení nemocničního informačního systému s prostředím registrů resortu zdravotnictví</dc:title>
  <dc:subject>Postup kroků nutných pro napojení nemocničního informačního systému s prostředím registrů resortu zdravotnictví</dc:subject>
  <dc:creator>Michal Pravda</dc:creator>
  <cp:lastModifiedBy>drabkovas</cp:lastModifiedBy>
  <cp:revision>2</cp:revision>
  <cp:lastPrinted>2013-07-30T08:56:00Z</cp:lastPrinted>
  <dcterms:created xsi:type="dcterms:W3CDTF">2017-08-06T18:57:00Z</dcterms:created>
  <dcterms:modified xsi:type="dcterms:W3CDTF">2017-08-06T18:57:00Z</dcterms:modified>
  <cp:category>Uživatealská příručka</cp:category>
  <cp:contentStatus>finální verze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Šablona">
    <vt:lpwstr>ICZ 1.3</vt:lpwstr>
  </property>
  <property fmtid="{D5CDD505-2E9C-101B-9397-08002B2CF9AE}" pid="3" name="Klasifikace">
    <vt:lpwstr>veřejný</vt:lpwstr>
  </property>
  <property fmtid="{D5CDD505-2E9C-101B-9397-08002B2CF9AE}" pid="4" name="Zákazník">
    <vt:lpwstr>ÚZIS ČR</vt:lpwstr>
  </property>
  <property fmtid="{D5CDD505-2E9C-101B-9397-08002B2CF9AE}" pid="5" name="Verze">
    <vt:lpwstr>1v1</vt:lpwstr>
  </property>
  <property fmtid="{D5CDD505-2E9C-101B-9397-08002B2CF9AE}" pid="6" name="Company">
    <vt:lpwstr>UZIS ČR</vt:lpwstr>
  </property>
  <property fmtid="{D5CDD505-2E9C-101B-9397-08002B2CF9AE}" pid="7" name="Stav">
    <vt:lpwstr>finální</vt:lpwstr>
  </property>
  <property fmtid="{D5CDD505-2E9C-101B-9397-08002B2CF9AE}" pid="8" name="Číslo jednací">
    <vt:lpwstr>---</vt:lpwstr>
  </property>
  <property fmtid="{D5CDD505-2E9C-101B-9397-08002B2CF9AE}" pid="9" name="Datum dokončení">
    <vt:lpwstr>6.5.2015</vt:lpwstr>
  </property>
  <property fmtid="{D5CDD505-2E9C-101B-9397-08002B2CF9AE}" pid="10" name="Zakázka">
    <vt:lpwstr>CZ.1.06/1.1.00/07.06382</vt:lpwstr>
  </property>
  <property fmtid="{D5CDD505-2E9C-101B-9397-08002B2CF9AE}" pid="11" name="Registr">
    <vt:lpwstr>Úprava rezortních registrů a konsolidace rezortních dat v návaznosti na základní registry veřejné správy</vt:lpwstr>
  </property>
  <property fmtid="{D5CDD505-2E9C-101B-9397-08002B2CF9AE}" pid="12" name="Zkratka">
    <vt:lpwstr>23</vt:lpwstr>
  </property>
  <property fmtid="{D5CDD505-2E9C-101B-9397-08002B2CF9AE}" pid="13" name="ContentTypeId">
    <vt:lpwstr>0x01010008CFAF4D2DC39A4F90F89AEAAB1F1C9B</vt:lpwstr>
  </property>
  <property fmtid="{D5CDD505-2E9C-101B-9397-08002B2CF9AE}" pid="14" name="Zákazník_nazev">
    <vt:lpwstr>Česká republika – Ústav zdravotnických informací a statistiky ČR</vt:lpwstr>
  </property>
  <property fmtid="{D5CDD505-2E9C-101B-9397-08002B2CF9AE}" pid="15" name="Zákazník_adresa">
    <vt:lpwstr>Palackého nám. 4, 128 01 Praha 2</vt:lpwstr>
  </property>
</Properties>
</file>